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652F5" w14:textId="77777777" w:rsidR="0098499E" w:rsidRPr="008B73C4" w:rsidRDefault="0098499E" w:rsidP="0098499E">
      <w:pPr>
        <w:spacing w:after="0" w:line="360" w:lineRule="auto"/>
        <w:jc w:val="center"/>
        <w:rPr>
          <w:rFonts w:cs="Calibri"/>
          <w:b/>
        </w:rPr>
      </w:pPr>
      <w:r w:rsidRPr="008B73C4">
        <w:rPr>
          <w:rFonts w:cs="Calibri"/>
          <w:b/>
        </w:rPr>
        <w:t xml:space="preserve">PROCESO DIRECCIÓN DE FORMACIÓN PROFESIONAL INTEGRAL </w:t>
      </w:r>
    </w:p>
    <w:p w14:paraId="42793F6B" w14:textId="77777777" w:rsidR="0098499E" w:rsidRPr="008B73C4" w:rsidRDefault="0098499E" w:rsidP="0098499E">
      <w:pPr>
        <w:spacing w:after="0" w:line="360" w:lineRule="auto"/>
        <w:jc w:val="center"/>
        <w:rPr>
          <w:rFonts w:cs="Calibri"/>
          <w:b/>
          <w:color w:val="FF0000"/>
        </w:rPr>
      </w:pPr>
      <w:r w:rsidRPr="008B73C4">
        <w:rPr>
          <w:rFonts w:cs="Calibri"/>
          <w:b/>
        </w:rPr>
        <w:t>FORMATO GUÍA DE APRENDIZAJE</w:t>
      </w:r>
    </w:p>
    <w:p w14:paraId="4082D179" w14:textId="77777777" w:rsidR="0098499E" w:rsidRPr="008B73C4" w:rsidRDefault="0098499E" w:rsidP="0098499E">
      <w:pPr>
        <w:jc w:val="both"/>
        <w:rPr>
          <w:rFonts w:eastAsia="Arial" w:cs="Calibri"/>
          <w:b/>
        </w:rPr>
      </w:pPr>
    </w:p>
    <w:p w14:paraId="1597ED98" w14:textId="77777777" w:rsidR="006657E4" w:rsidRPr="008B73C4" w:rsidRDefault="006657E4" w:rsidP="0098499E">
      <w:pPr>
        <w:jc w:val="both"/>
        <w:rPr>
          <w:rFonts w:eastAsia="Arial" w:cs="Calibri"/>
          <w:b/>
        </w:rPr>
      </w:pPr>
    </w:p>
    <w:p w14:paraId="405D3163" w14:textId="77777777" w:rsidR="008B73C4" w:rsidRPr="008B73C4" w:rsidRDefault="008B73C4" w:rsidP="004960E0">
      <w:pPr>
        <w:pStyle w:val="Ttulo1"/>
        <w:widowControl w:val="0"/>
        <w:numPr>
          <w:ilvl w:val="0"/>
          <w:numId w:val="3"/>
        </w:numPr>
        <w:tabs>
          <w:tab w:val="left" w:pos="519"/>
        </w:tabs>
        <w:autoSpaceDE w:val="0"/>
        <w:autoSpaceDN w:val="0"/>
        <w:spacing w:before="56" w:after="0" w:line="240" w:lineRule="auto"/>
        <w:ind w:hanging="221"/>
        <w:jc w:val="left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IDENTIFICACIÓN DE LA GUIA DE</w:t>
      </w:r>
      <w:r w:rsidRPr="008B73C4">
        <w:rPr>
          <w:rFonts w:cs="Calibri"/>
          <w:spacing w:val="-4"/>
          <w:sz w:val="22"/>
          <w:szCs w:val="22"/>
        </w:rPr>
        <w:t xml:space="preserve"> </w:t>
      </w:r>
      <w:r w:rsidRPr="008B73C4">
        <w:rPr>
          <w:rFonts w:cs="Calibri"/>
          <w:sz w:val="22"/>
          <w:szCs w:val="22"/>
        </w:rPr>
        <w:t>APRENDIZAJE</w:t>
      </w:r>
    </w:p>
    <w:p w14:paraId="523C6B1F" w14:textId="77777777" w:rsidR="008B73C4" w:rsidRPr="008B73C4" w:rsidRDefault="008B73C4" w:rsidP="004960E0">
      <w:pPr>
        <w:pStyle w:val="Prrafodelista"/>
        <w:widowControl w:val="0"/>
        <w:numPr>
          <w:ilvl w:val="1"/>
          <w:numId w:val="3"/>
        </w:numPr>
        <w:tabs>
          <w:tab w:val="left" w:pos="1019"/>
        </w:tabs>
        <w:autoSpaceDE w:val="0"/>
        <w:autoSpaceDN w:val="0"/>
        <w:spacing w:before="43" w:after="0" w:line="240" w:lineRule="auto"/>
        <w:ind w:hanging="361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Denominación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del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Programa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Formación: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Técnico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Asistencia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Administrativa</w:t>
      </w:r>
    </w:p>
    <w:p w14:paraId="72E65B07" w14:textId="464CB45C" w:rsidR="008B73C4" w:rsidRPr="008B73C4" w:rsidRDefault="008B73C4" w:rsidP="004960E0">
      <w:pPr>
        <w:pStyle w:val="Prrafodelista"/>
        <w:widowControl w:val="0"/>
        <w:numPr>
          <w:ilvl w:val="1"/>
          <w:numId w:val="3"/>
        </w:numPr>
        <w:tabs>
          <w:tab w:val="left" w:pos="1019"/>
        </w:tabs>
        <w:autoSpaceDE w:val="0"/>
        <w:autoSpaceDN w:val="0"/>
        <w:spacing w:before="53" w:after="0" w:line="240" w:lineRule="auto"/>
        <w:ind w:hanging="361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Código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del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Programa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Formación: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122121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V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2</w:t>
      </w:r>
    </w:p>
    <w:p w14:paraId="0A3F026C" w14:textId="77777777" w:rsidR="008B73C4" w:rsidRPr="008B73C4" w:rsidRDefault="008B73C4" w:rsidP="004960E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8B73C4">
        <w:rPr>
          <w:rFonts w:cs="Calibri"/>
        </w:rPr>
        <w:t xml:space="preserve">Nombre del Proyecto: </w:t>
      </w:r>
      <w:r w:rsidRPr="008B73C4">
        <w:rPr>
          <w:rFonts w:cs="Calibri"/>
          <w:b/>
        </w:rPr>
        <w:t>Fortalecimiento de los procesos administrativos de las organizaciones aplicando los protocolos de gestión documental, tecnologías y normatividad vigentes</w:t>
      </w:r>
      <w:r w:rsidRPr="008B73C4">
        <w:rPr>
          <w:rFonts w:cs="Calibri"/>
        </w:rPr>
        <w:t xml:space="preserve">  </w:t>
      </w:r>
    </w:p>
    <w:p w14:paraId="2E4CABD9" w14:textId="77777777" w:rsidR="008B73C4" w:rsidRPr="008B73C4" w:rsidRDefault="008B73C4" w:rsidP="004960E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8B73C4">
        <w:rPr>
          <w:rFonts w:cs="Calibri"/>
        </w:rPr>
        <w:t>Fase del Proyecto : Análisis</w:t>
      </w:r>
    </w:p>
    <w:p w14:paraId="3D0783B0" w14:textId="040330FB" w:rsidR="008B73C4" w:rsidRPr="008B73C4" w:rsidRDefault="008B73C4" w:rsidP="004960E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8B73C4">
        <w:rPr>
          <w:rFonts w:cs="Calibri"/>
        </w:rPr>
        <w:t xml:space="preserve">Actividad de Proyecto: Identificar los procedimientos administrativos, recopilando e implementando procesos propios de la cultura emprendedora y empresarial de las mypimes del occidente antioqueño </w:t>
      </w:r>
    </w:p>
    <w:p w14:paraId="097ACD7A" w14:textId="77777777" w:rsidR="008B73C4" w:rsidRPr="008B73C4" w:rsidRDefault="008B73C4" w:rsidP="008B73C4">
      <w:pPr>
        <w:spacing w:after="0"/>
        <w:ind w:left="720"/>
        <w:jc w:val="both"/>
        <w:rPr>
          <w:rFonts w:cs="Calibri"/>
        </w:rPr>
      </w:pPr>
    </w:p>
    <w:p w14:paraId="6453C41D" w14:textId="77777777" w:rsidR="008B73C4" w:rsidRPr="008B73C4" w:rsidRDefault="008B73C4" w:rsidP="008B73C4">
      <w:pPr>
        <w:tabs>
          <w:tab w:val="left" w:pos="1019"/>
        </w:tabs>
        <w:ind w:left="657"/>
        <w:rPr>
          <w:rFonts w:cs="Calibri"/>
          <w:i/>
        </w:rPr>
      </w:pPr>
      <w:r w:rsidRPr="008B73C4">
        <w:rPr>
          <w:rFonts w:cs="Calibri"/>
          <w:i/>
          <w:u w:val="single"/>
        </w:rPr>
        <w:t>Competencia 210303022. Reconocer recursos financieros de acuerdo con metodología y</w:t>
      </w:r>
      <w:r w:rsidRPr="008B73C4">
        <w:rPr>
          <w:rFonts w:cs="Calibri"/>
          <w:i/>
          <w:spacing w:val="-17"/>
          <w:u w:val="single"/>
        </w:rPr>
        <w:t xml:space="preserve"> </w:t>
      </w:r>
      <w:r w:rsidRPr="008B73C4">
        <w:rPr>
          <w:rFonts w:cs="Calibri"/>
          <w:i/>
          <w:u w:val="single"/>
        </w:rPr>
        <w:t>normativ.</w:t>
      </w:r>
    </w:p>
    <w:p w14:paraId="57C37C99" w14:textId="47297A73" w:rsidR="008B73C4" w:rsidRPr="008B73C4" w:rsidRDefault="008B73C4" w:rsidP="008B73C4">
      <w:pPr>
        <w:pStyle w:val="Ttulo1"/>
        <w:tabs>
          <w:tab w:val="left" w:pos="1019"/>
        </w:tabs>
        <w:spacing w:before="40"/>
        <w:ind w:left="657"/>
        <w:jc w:val="both"/>
        <w:rPr>
          <w:rFonts w:cs="Calibri"/>
          <w:b w:val="0"/>
          <w:bCs/>
          <w:sz w:val="22"/>
          <w:szCs w:val="22"/>
        </w:rPr>
      </w:pPr>
      <w:r w:rsidRPr="008B73C4">
        <w:rPr>
          <w:rFonts w:cs="Calibri"/>
          <w:b w:val="0"/>
          <w:sz w:val="22"/>
          <w:szCs w:val="22"/>
        </w:rPr>
        <w:t>Resultados de Aprendizaje</w:t>
      </w:r>
      <w:r w:rsidRPr="008B73C4">
        <w:rPr>
          <w:rFonts w:cs="Calibri"/>
          <w:b w:val="0"/>
          <w:spacing w:val="-3"/>
          <w:sz w:val="22"/>
          <w:szCs w:val="22"/>
        </w:rPr>
        <w:t xml:space="preserve"> </w:t>
      </w:r>
      <w:r w:rsidRPr="008B73C4">
        <w:rPr>
          <w:rFonts w:cs="Calibri"/>
          <w:b w:val="0"/>
          <w:sz w:val="22"/>
          <w:szCs w:val="22"/>
        </w:rPr>
        <w:t>Alcanzar:</w:t>
      </w:r>
    </w:p>
    <w:p w14:paraId="018FD539" w14:textId="77777777" w:rsidR="008B73C4" w:rsidRPr="008B73C4" w:rsidRDefault="008B73C4" w:rsidP="004960E0">
      <w:pPr>
        <w:pStyle w:val="Prrafodelista"/>
        <w:numPr>
          <w:ilvl w:val="0"/>
          <w:numId w:val="8"/>
        </w:numPr>
        <w:ind w:right="63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21030302201 Interpretar las políticas de contabilidad y de información financiera, teniendo en cuenta la normativa y las políticas institucionales.</w:t>
      </w:r>
    </w:p>
    <w:p w14:paraId="05F3A4CE" w14:textId="77777777" w:rsidR="008B73C4" w:rsidRPr="008B73C4" w:rsidRDefault="008B73C4" w:rsidP="004960E0">
      <w:pPr>
        <w:pStyle w:val="Prrafodelista"/>
        <w:numPr>
          <w:ilvl w:val="0"/>
          <w:numId w:val="8"/>
        </w:numPr>
        <w:spacing w:before="1"/>
        <w:ind w:right="633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21030302202 Clasificar los documentos generados en los hechos económicos, teniendo en cuenta las políticas de contabilidad, de información financiera y la normativa.</w:t>
      </w:r>
    </w:p>
    <w:p w14:paraId="6F06360C" w14:textId="77777777" w:rsidR="008B73C4" w:rsidRPr="008B73C4" w:rsidRDefault="008B73C4" w:rsidP="004960E0">
      <w:pPr>
        <w:pStyle w:val="Prrafodelista"/>
        <w:numPr>
          <w:ilvl w:val="0"/>
          <w:numId w:val="8"/>
        </w:numPr>
        <w:spacing w:before="56"/>
        <w:ind w:right="633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21030302203 Registrar la información contable y financiera de la empresa contenida en los documentos y soportes contables, teniendo en cuenta la clasificación y las normas de la organización de forma manual o sistematizada.</w:t>
      </w:r>
    </w:p>
    <w:p w14:paraId="5C544D12" w14:textId="77777777" w:rsidR="008B73C4" w:rsidRPr="008B73C4" w:rsidRDefault="008B73C4" w:rsidP="004960E0">
      <w:pPr>
        <w:pStyle w:val="Prrafodelista"/>
        <w:numPr>
          <w:ilvl w:val="0"/>
          <w:numId w:val="8"/>
        </w:numPr>
        <w:ind w:right="634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21030302204 Elaborar informes originados de las transacciones contables registradas de forma manual o sistematizada acuerdo a normativa y políticas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institucionales.</w:t>
      </w:r>
    </w:p>
    <w:p w14:paraId="291D9CE8" w14:textId="77777777" w:rsidR="008B73C4" w:rsidRPr="008B73C4" w:rsidRDefault="008B73C4" w:rsidP="004960E0">
      <w:pPr>
        <w:pStyle w:val="Prrafodelista"/>
        <w:numPr>
          <w:ilvl w:val="0"/>
          <w:numId w:val="8"/>
        </w:numPr>
        <w:ind w:right="63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21030302205 Archivar los documentos soportados de acuerdo a la normativa y políticas de la organización.</w:t>
      </w:r>
    </w:p>
    <w:p w14:paraId="7019434D" w14:textId="77777777" w:rsidR="008B73C4" w:rsidRPr="008B73C4" w:rsidRDefault="008B73C4" w:rsidP="008B73C4">
      <w:pPr>
        <w:spacing w:before="1"/>
        <w:ind w:left="298" w:right="633" w:hanging="1"/>
        <w:jc w:val="both"/>
        <w:rPr>
          <w:rFonts w:cs="Calibri"/>
        </w:rPr>
        <w:sectPr w:rsidR="008B73C4" w:rsidRPr="008B73C4" w:rsidSect="008B73C4">
          <w:headerReference w:type="default" r:id="rId8"/>
          <w:footerReference w:type="default" r:id="rId9"/>
          <w:pgSz w:w="12240" w:h="15840"/>
          <w:pgMar w:top="2460" w:right="500" w:bottom="280" w:left="1260" w:header="1134" w:footer="510" w:gutter="0"/>
          <w:cols w:space="720"/>
          <w:docGrid w:linePitch="299"/>
        </w:sectPr>
      </w:pPr>
    </w:p>
    <w:p w14:paraId="035BCE0F" w14:textId="15619F5E" w:rsidR="008B73C4" w:rsidRPr="008B73C4" w:rsidRDefault="008B73C4" w:rsidP="004960E0">
      <w:pPr>
        <w:pStyle w:val="Prrafodelista"/>
        <w:widowControl w:val="0"/>
        <w:numPr>
          <w:ilvl w:val="0"/>
          <w:numId w:val="7"/>
        </w:numPr>
        <w:tabs>
          <w:tab w:val="left" w:pos="1019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Calibri" w:hAnsi="Calibri" w:cs="Calibri"/>
          <w:b/>
        </w:rPr>
      </w:pPr>
      <w:r w:rsidRPr="008B73C4">
        <w:rPr>
          <w:rFonts w:ascii="Calibri" w:hAnsi="Calibri" w:cs="Calibri"/>
        </w:rPr>
        <w:lastRenderedPageBreak/>
        <w:t>Duración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Guía</w:t>
      </w:r>
      <w:r w:rsidRPr="008B73C4">
        <w:rPr>
          <w:rFonts w:ascii="Calibri" w:hAnsi="Calibri" w:cs="Calibri"/>
          <w:spacing w:val="-17"/>
        </w:rPr>
        <w:t xml:space="preserve"> </w:t>
      </w:r>
      <w:r>
        <w:rPr>
          <w:rFonts w:ascii="Calibri" w:hAnsi="Calibri" w:cs="Calibri"/>
          <w:b/>
        </w:rPr>
        <w:t>144</w:t>
      </w:r>
      <w:r w:rsidRPr="008B73C4">
        <w:rPr>
          <w:rFonts w:ascii="Calibri" w:hAnsi="Calibri" w:cs="Calibri"/>
          <w:b/>
          <w:spacing w:val="-2"/>
        </w:rPr>
        <w:t xml:space="preserve"> </w:t>
      </w:r>
      <w:r w:rsidRPr="008B73C4">
        <w:rPr>
          <w:rFonts w:ascii="Calibri" w:hAnsi="Calibri" w:cs="Calibri"/>
          <w:b/>
        </w:rPr>
        <w:t>horas</w:t>
      </w:r>
    </w:p>
    <w:p w14:paraId="73FCD79C" w14:textId="77777777" w:rsidR="008B73C4" w:rsidRPr="008B73C4" w:rsidRDefault="008B73C4" w:rsidP="008B73C4">
      <w:pPr>
        <w:pStyle w:val="Textoindependiente"/>
        <w:spacing w:before="7"/>
        <w:rPr>
          <w:rFonts w:ascii="Calibri" w:hAnsi="Calibri" w:cs="Calibri"/>
          <w:b/>
        </w:rPr>
      </w:pPr>
    </w:p>
    <w:p w14:paraId="45E8646C" w14:textId="77777777" w:rsidR="008B73C4" w:rsidRPr="008B73C4" w:rsidRDefault="008B73C4" w:rsidP="004960E0">
      <w:pPr>
        <w:pStyle w:val="Ttulo1"/>
        <w:widowControl w:val="0"/>
        <w:numPr>
          <w:ilvl w:val="0"/>
          <w:numId w:val="3"/>
        </w:numPr>
        <w:tabs>
          <w:tab w:val="left" w:pos="519"/>
        </w:tabs>
        <w:autoSpaceDE w:val="0"/>
        <w:autoSpaceDN w:val="0"/>
        <w:spacing w:before="1" w:after="0" w:line="240" w:lineRule="auto"/>
        <w:ind w:hanging="221"/>
        <w:jc w:val="left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PRESENTACIÓN</w:t>
      </w:r>
    </w:p>
    <w:p w14:paraId="7F615AAC" w14:textId="77777777" w:rsidR="008B73C4" w:rsidRPr="008B73C4" w:rsidRDefault="008B73C4" w:rsidP="008B73C4">
      <w:pPr>
        <w:pStyle w:val="Textoindependiente"/>
        <w:spacing w:before="4"/>
        <w:rPr>
          <w:rFonts w:ascii="Calibri" w:hAnsi="Calibri" w:cs="Calibri"/>
          <w:b/>
        </w:rPr>
      </w:pPr>
    </w:p>
    <w:p w14:paraId="54E077B6" w14:textId="77777777" w:rsidR="008B73C4" w:rsidRPr="008B73C4" w:rsidRDefault="008B73C4" w:rsidP="008B73C4">
      <w:pPr>
        <w:pStyle w:val="Textoindependiente"/>
        <w:spacing w:before="1" w:line="290" w:lineRule="auto"/>
        <w:ind w:left="298" w:right="63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Estimados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aprendices,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como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es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sabido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por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ustedes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11"/>
        </w:rPr>
        <w:t xml:space="preserve"> </w:t>
      </w:r>
      <w:r w:rsidRPr="008B73C4">
        <w:rPr>
          <w:rFonts w:ascii="Calibri" w:hAnsi="Calibri" w:cs="Calibri"/>
        </w:rPr>
        <w:t>Colombia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organizaciones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deben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cumplir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con normas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legales,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cuales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trabajan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desde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aspectos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tales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como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tramites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documentos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 xml:space="preserve">archivo, </w:t>
      </w:r>
      <w:r w:rsidRPr="008B73C4">
        <w:rPr>
          <w:rFonts w:ascii="Calibri" w:hAnsi="Calibri" w:cs="Calibri"/>
          <w:w w:val="95"/>
        </w:rPr>
        <w:t>procedimientos</w:t>
      </w:r>
      <w:r w:rsidRPr="008B73C4">
        <w:rPr>
          <w:rFonts w:ascii="Calibri" w:hAnsi="Calibri" w:cs="Calibri"/>
          <w:spacing w:val="-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tributarios</w:t>
      </w:r>
      <w:r w:rsidRPr="008B73C4">
        <w:rPr>
          <w:rFonts w:ascii="Calibri" w:hAnsi="Calibri" w:cs="Calibri"/>
          <w:spacing w:val="-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contables</w:t>
      </w:r>
      <w:r w:rsidRPr="008B73C4">
        <w:rPr>
          <w:rFonts w:ascii="Calibri" w:hAnsi="Calibri" w:cs="Calibri"/>
          <w:spacing w:val="-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entre</w:t>
      </w:r>
      <w:r w:rsidRPr="008B73C4">
        <w:rPr>
          <w:rFonts w:ascii="Calibri" w:hAnsi="Calibri" w:cs="Calibri"/>
          <w:spacing w:val="-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otras</w:t>
      </w:r>
      <w:r w:rsidRPr="008B73C4">
        <w:rPr>
          <w:rFonts w:ascii="Calibri" w:hAnsi="Calibri" w:cs="Calibri"/>
          <w:spacing w:val="-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presente</w:t>
      </w:r>
      <w:r w:rsidRPr="008B73C4">
        <w:rPr>
          <w:rFonts w:ascii="Calibri" w:hAnsi="Calibri" w:cs="Calibri"/>
          <w:spacing w:val="-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trimestre</w:t>
      </w:r>
      <w:r w:rsidRPr="008B73C4">
        <w:rPr>
          <w:rFonts w:ascii="Calibri" w:hAnsi="Calibri" w:cs="Calibri"/>
          <w:spacing w:val="-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proceso</w:t>
      </w:r>
      <w:r w:rsidRPr="008B73C4">
        <w:rPr>
          <w:rFonts w:ascii="Calibri" w:hAnsi="Calibri" w:cs="Calibri"/>
          <w:spacing w:val="-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formativo</w:t>
      </w:r>
      <w:r w:rsidRPr="008B73C4">
        <w:rPr>
          <w:rFonts w:ascii="Calibri" w:hAnsi="Calibri" w:cs="Calibri"/>
          <w:spacing w:val="-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del </w:t>
      </w:r>
      <w:r w:rsidRPr="008B73C4">
        <w:rPr>
          <w:rFonts w:ascii="Calibri" w:hAnsi="Calibri" w:cs="Calibri"/>
        </w:rPr>
        <w:t>SENA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ofrece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base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sólida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dentro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4"/>
        </w:rPr>
        <w:t xml:space="preserve"> </w:t>
      </w:r>
      <w:r w:rsidRPr="008B73C4">
        <w:rPr>
          <w:rFonts w:ascii="Calibri" w:hAnsi="Calibri" w:cs="Calibri"/>
        </w:rPr>
        <w:t>formación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profesional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integral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robustece</w:t>
      </w:r>
      <w:r w:rsidRPr="008B73C4">
        <w:rPr>
          <w:rFonts w:ascii="Calibri" w:hAnsi="Calibri" w:cs="Calibri"/>
          <w:spacing w:val="-41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39"/>
        </w:rPr>
        <w:t xml:space="preserve"> </w:t>
      </w:r>
      <w:r w:rsidRPr="008B73C4">
        <w:rPr>
          <w:rFonts w:ascii="Calibri" w:hAnsi="Calibri" w:cs="Calibri"/>
        </w:rPr>
        <w:t>competencias laborales</w:t>
      </w:r>
      <w:r w:rsidRPr="008B73C4">
        <w:rPr>
          <w:rFonts w:ascii="Calibri" w:hAnsi="Calibri" w:cs="Calibri"/>
          <w:spacing w:val="17"/>
        </w:rPr>
        <w:t xml:space="preserve"> </w:t>
      </w:r>
      <w:r w:rsidRPr="008B73C4">
        <w:rPr>
          <w:rFonts w:ascii="Calibri" w:hAnsi="Calibri" w:cs="Calibri"/>
        </w:rPr>
        <w:t>aplicadas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situaciones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reales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acontecen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funcionamiento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17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MIPYMES,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que garantizan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buen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desempeño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actividades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organizacionales.</w:t>
      </w:r>
    </w:p>
    <w:p w14:paraId="425D6B71" w14:textId="77777777" w:rsidR="008B73C4" w:rsidRPr="008B73C4" w:rsidRDefault="008B73C4" w:rsidP="008B73C4">
      <w:pPr>
        <w:pStyle w:val="Textoindependiente"/>
        <w:spacing w:line="290" w:lineRule="auto"/>
        <w:ind w:left="298" w:right="632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actividad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realizar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proyecto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formativo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este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trimestre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“Describir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un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plan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apoyo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las </w:t>
      </w:r>
      <w:r w:rsidRPr="008B73C4">
        <w:rPr>
          <w:rFonts w:ascii="Calibri" w:hAnsi="Calibri" w:cs="Calibri"/>
        </w:rPr>
        <w:t>actividades y tareas de las áreas funcionales de la organización, así como en sus procedimientos administrativos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como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soporte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microempresas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pymes;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teniendo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cuenta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competencias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 xml:space="preserve">a </w:t>
      </w:r>
      <w:r w:rsidRPr="008B73C4">
        <w:rPr>
          <w:rFonts w:ascii="Calibri" w:hAnsi="Calibri" w:cs="Calibri"/>
          <w:w w:val="95"/>
        </w:rPr>
        <w:t>trabajar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esta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guía,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hace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necesario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adquirir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conocimientos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fortalecer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desempeño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trámite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documentos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empresariales,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contables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tributarios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acuerdo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normativa.</w:t>
      </w:r>
    </w:p>
    <w:p w14:paraId="14EF9E3A" w14:textId="77777777" w:rsidR="008B73C4" w:rsidRPr="008B73C4" w:rsidRDefault="008B73C4" w:rsidP="008B73C4">
      <w:pPr>
        <w:pStyle w:val="Textoindependiente"/>
        <w:spacing w:line="290" w:lineRule="auto"/>
        <w:ind w:left="298" w:right="632"/>
        <w:jc w:val="both"/>
        <w:rPr>
          <w:rFonts w:ascii="Calibri" w:hAnsi="Calibri" w:cs="Calibri"/>
        </w:rPr>
      </w:pPr>
    </w:p>
    <w:p w14:paraId="4795D82F" w14:textId="77777777" w:rsidR="008B73C4" w:rsidRPr="008B73C4" w:rsidRDefault="008B73C4" w:rsidP="004960E0">
      <w:pPr>
        <w:pStyle w:val="Ttulo1"/>
        <w:widowControl w:val="0"/>
        <w:numPr>
          <w:ilvl w:val="0"/>
          <w:numId w:val="3"/>
        </w:numPr>
        <w:tabs>
          <w:tab w:val="left" w:pos="568"/>
        </w:tabs>
        <w:autoSpaceDE w:val="0"/>
        <w:autoSpaceDN w:val="0"/>
        <w:spacing w:after="0" w:line="276" w:lineRule="auto"/>
        <w:ind w:left="298" w:right="4964" w:firstLine="0"/>
        <w:jc w:val="left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FORMULACIÓN DE LAS ACTIVIDADES DE APRENDIZAJE Reflexión</w:t>
      </w:r>
      <w:r w:rsidRPr="008B73C4">
        <w:rPr>
          <w:rFonts w:cs="Calibri"/>
          <w:spacing w:val="-2"/>
          <w:sz w:val="22"/>
          <w:szCs w:val="22"/>
        </w:rPr>
        <w:t xml:space="preserve"> </w:t>
      </w:r>
      <w:r w:rsidRPr="008B73C4">
        <w:rPr>
          <w:rFonts w:cs="Calibri"/>
          <w:sz w:val="22"/>
          <w:szCs w:val="22"/>
        </w:rPr>
        <w:t>inicial</w:t>
      </w:r>
    </w:p>
    <w:p w14:paraId="5A9356FE" w14:textId="77777777" w:rsidR="008B73C4" w:rsidRPr="008B73C4" w:rsidRDefault="008B73C4" w:rsidP="008B73C4">
      <w:pPr>
        <w:pStyle w:val="Textoindependiente"/>
        <w:spacing w:line="290" w:lineRule="auto"/>
        <w:ind w:left="298" w:right="632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diario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acontecer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del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ser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humano,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esté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se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ve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enfrentado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al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constante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manejo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documentos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de diversas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características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y,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si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bien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hogares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se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tienen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políticas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control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archivo,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estas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no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son consecuentes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normatividad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cual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nos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enfrentamos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nivel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personal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laboral.</w:t>
      </w:r>
    </w:p>
    <w:p w14:paraId="617D38E5" w14:textId="77777777" w:rsidR="008B73C4" w:rsidRPr="008B73C4" w:rsidRDefault="008B73C4" w:rsidP="008B73C4">
      <w:pPr>
        <w:pStyle w:val="Textoindependiente"/>
        <w:ind w:left="298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Actividad de Reflexión:</w:t>
      </w:r>
    </w:p>
    <w:p w14:paraId="1BFC953E" w14:textId="77777777" w:rsidR="008B73C4" w:rsidRPr="008B73C4" w:rsidRDefault="008B73C4" w:rsidP="008B73C4">
      <w:pPr>
        <w:pStyle w:val="Textoindependiente"/>
        <w:spacing w:before="50" w:line="290" w:lineRule="auto"/>
        <w:ind w:left="298" w:right="113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Analizar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desde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su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experiencia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laboral,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social,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formativa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personal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importancia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tiene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adecuado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manejo </w:t>
      </w:r>
      <w:proofErr w:type="gramStart"/>
      <w:r w:rsidRPr="008B73C4">
        <w:rPr>
          <w:rFonts w:ascii="Calibri" w:hAnsi="Calibri" w:cs="Calibri"/>
        </w:rPr>
        <w:t>del</w:t>
      </w:r>
      <w:proofErr w:type="gramEnd"/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archivo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documentos.</w:t>
      </w:r>
    </w:p>
    <w:p w14:paraId="43F61C27" w14:textId="77777777" w:rsidR="008B73C4" w:rsidRPr="008B73C4" w:rsidRDefault="008B73C4" w:rsidP="008B73C4">
      <w:pPr>
        <w:pStyle w:val="Textoindependiente"/>
        <w:ind w:left="347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0"/>
        </w:rPr>
        <w:t>Descripción de la</w:t>
      </w:r>
      <w:r w:rsidRPr="008B73C4">
        <w:rPr>
          <w:rFonts w:ascii="Calibri" w:hAnsi="Calibri" w:cs="Calibri"/>
          <w:spacing w:val="-42"/>
          <w:w w:val="90"/>
        </w:rPr>
        <w:t xml:space="preserve"> </w:t>
      </w:r>
      <w:r w:rsidRPr="008B73C4">
        <w:rPr>
          <w:rFonts w:ascii="Calibri" w:hAnsi="Calibri" w:cs="Calibri"/>
          <w:w w:val="90"/>
        </w:rPr>
        <w:t>actividad:</w:t>
      </w:r>
    </w:p>
    <w:p w14:paraId="53A2D996" w14:textId="77777777" w:rsidR="008B73C4" w:rsidRPr="008B73C4" w:rsidRDefault="008B73C4" w:rsidP="004960E0">
      <w:pPr>
        <w:pStyle w:val="Prrafodelista"/>
        <w:widowControl w:val="0"/>
        <w:numPr>
          <w:ilvl w:val="0"/>
          <w:numId w:val="6"/>
        </w:numPr>
        <w:tabs>
          <w:tab w:val="left" w:pos="1019"/>
        </w:tabs>
        <w:autoSpaceDE w:val="0"/>
        <w:autoSpaceDN w:val="0"/>
        <w:spacing w:before="53" w:after="0" w:line="240" w:lineRule="auto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Conforme</w:t>
      </w:r>
      <w:r w:rsidRPr="008B73C4">
        <w:rPr>
          <w:rFonts w:ascii="Calibri" w:hAnsi="Calibri" w:cs="Calibri"/>
          <w:spacing w:val="23"/>
        </w:rPr>
        <w:t xml:space="preserve"> </w:t>
      </w:r>
      <w:r w:rsidRPr="008B73C4">
        <w:rPr>
          <w:rFonts w:ascii="Calibri" w:hAnsi="Calibri" w:cs="Calibri"/>
        </w:rPr>
        <w:t>equipos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trabajo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cuatro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(4)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aprendices</w:t>
      </w:r>
    </w:p>
    <w:p w14:paraId="5AF25154" w14:textId="70BFD104" w:rsidR="008B73C4" w:rsidRPr="008B73C4" w:rsidRDefault="008B73C4" w:rsidP="004960E0">
      <w:pPr>
        <w:pStyle w:val="Prrafodelista"/>
        <w:widowControl w:val="0"/>
        <w:numPr>
          <w:ilvl w:val="0"/>
          <w:numId w:val="6"/>
        </w:numPr>
        <w:tabs>
          <w:tab w:val="left" w:pos="1019"/>
        </w:tabs>
        <w:autoSpaceDE w:val="0"/>
        <w:autoSpaceDN w:val="0"/>
        <w:spacing w:before="53" w:after="0" w:line="240" w:lineRule="auto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Realice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lluvia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ideas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cual</w:t>
      </w:r>
      <w:r w:rsidRPr="008B73C4">
        <w:rPr>
          <w:rFonts w:ascii="Calibri" w:hAnsi="Calibri" w:cs="Calibri"/>
          <w:spacing w:val="1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respuesta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siguientes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interrogantes:</w:t>
      </w:r>
    </w:p>
    <w:p w14:paraId="13317F2C" w14:textId="77777777" w:rsidR="008B73C4" w:rsidRPr="008B73C4" w:rsidRDefault="008B73C4" w:rsidP="004960E0">
      <w:pPr>
        <w:pStyle w:val="Prrafodelista"/>
        <w:widowControl w:val="0"/>
        <w:numPr>
          <w:ilvl w:val="0"/>
          <w:numId w:val="6"/>
        </w:numPr>
        <w:tabs>
          <w:tab w:val="left" w:pos="1018"/>
          <w:tab w:val="left" w:pos="1019"/>
        </w:tabs>
        <w:autoSpaceDE w:val="0"/>
        <w:autoSpaceDN w:val="0"/>
        <w:spacing w:before="90" w:after="0" w:line="240" w:lineRule="auto"/>
        <w:contextualSpacing w:val="0"/>
        <w:rPr>
          <w:rFonts w:ascii="Calibri" w:hAnsi="Calibri" w:cs="Calibri"/>
        </w:rPr>
      </w:pPr>
      <w:r w:rsidRPr="008B73C4">
        <w:rPr>
          <w:rFonts w:ascii="Calibri" w:hAnsi="Calibri" w:cs="Calibri"/>
        </w:rPr>
        <w:t>¿Qué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dificultades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se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presentan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al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manejar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archivo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documentos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su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entorno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familiar?</w:t>
      </w:r>
    </w:p>
    <w:p w14:paraId="6CE86565" w14:textId="77777777" w:rsidR="008B73C4" w:rsidRPr="008B73C4" w:rsidRDefault="008B73C4" w:rsidP="004960E0">
      <w:pPr>
        <w:pStyle w:val="Prrafodelista"/>
        <w:widowControl w:val="0"/>
        <w:numPr>
          <w:ilvl w:val="0"/>
          <w:numId w:val="6"/>
        </w:numPr>
        <w:tabs>
          <w:tab w:val="left" w:pos="1018"/>
          <w:tab w:val="left" w:pos="1019"/>
        </w:tabs>
        <w:autoSpaceDE w:val="0"/>
        <w:autoSpaceDN w:val="0"/>
        <w:spacing w:before="53" w:after="0" w:line="290" w:lineRule="auto"/>
        <w:ind w:right="113"/>
        <w:contextualSpacing w:val="0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¿De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qué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manera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clasifica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identifica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documentos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factura,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comprobante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egreso,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recibo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caja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cartas,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informes,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memorandos,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actas,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circulares?</w:t>
      </w:r>
    </w:p>
    <w:p w14:paraId="2A86BD31" w14:textId="77777777" w:rsidR="008B73C4" w:rsidRPr="008B73C4" w:rsidRDefault="008B73C4" w:rsidP="004960E0">
      <w:pPr>
        <w:pStyle w:val="Prrafodelista"/>
        <w:widowControl w:val="0"/>
        <w:numPr>
          <w:ilvl w:val="0"/>
          <w:numId w:val="6"/>
        </w:numPr>
        <w:tabs>
          <w:tab w:val="left" w:pos="1018"/>
          <w:tab w:val="left" w:pos="1019"/>
        </w:tabs>
        <w:autoSpaceDE w:val="0"/>
        <w:autoSpaceDN w:val="0"/>
        <w:spacing w:after="0" w:line="290" w:lineRule="auto"/>
        <w:ind w:right="111"/>
        <w:contextualSpacing w:val="0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¿Reconoce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importancia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preservar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conservar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documentos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como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como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factura,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comprobante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de </w:t>
      </w:r>
      <w:r w:rsidRPr="008B73C4">
        <w:rPr>
          <w:rFonts w:ascii="Calibri" w:hAnsi="Calibri" w:cs="Calibri"/>
        </w:rPr>
        <w:t>egreso,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recibo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caja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cartas,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informes,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memorandos,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actas,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circulares?</w:t>
      </w:r>
    </w:p>
    <w:p w14:paraId="0E14D10D" w14:textId="77777777" w:rsidR="008B73C4" w:rsidRPr="008B73C4" w:rsidRDefault="008B73C4" w:rsidP="004960E0">
      <w:pPr>
        <w:pStyle w:val="Prrafodelista"/>
        <w:widowControl w:val="0"/>
        <w:numPr>
          <w:ilvl w:val="0"/>
          <w:numId w:val="6"/>
        </w:numPr>
        <w:tabs>
          <w:tab w:val="left" w:pos="1018"/>
          <w:tab w:val="left" w:pos="1019"/>
        </w:tabs>
        <w:autoSpaceDE w:val="0"/>
        <w:autoSpaceDN w:val="0"/>
        <w:spacing w:after="0" w:line="254" w:lineRule="exact"/>
        <w:contextualSpacing w:val="0"/>
        <w:rPr>
          <w:rFonts w:ascii="Calibri" w:hAnsi="Calibri" w:cs="Calibri"/>
        </w:rPr>
      </w:pPr>
      <w:r w:rsidRPr="008B73C4">
        <w:rPr>
          <w:rFonts w:ascii="Calibri" w:hAnsi="Calibri" w:cs="Calibri"/>
        </w:rPr>
        <w:t>Socialice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resultados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lluvia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ideas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sus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compañeros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ambiente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formación.</w:t>
      </w:r>
    </w:p>
    <w:p w14:paraId="4FA4A7CE" w14:textId="77777777" w:rsidR="008B73C4" w:rsidRPr="008B73C4" w:rsidRDefault="008B73C4" w:rsidP="008B73C4">
      <w:pPr>
        <w:pStyle w:val="Textoindependiente"/>
        <w:spacing w:before="10"/>
        <w:rPr>
          <w:rFonts w:ascii="Calibri" w:hAnsi="Calibri" w:cs="Calibri"/>
        </w:rPr>
      </w:pPr>
    </w:p>
    <w:p w14:paraId="7AC659A2" w14:textId="77777777" w:rsidR="008B73C4" w:rsidRPr="008B73C4" w:rsidRDefault="008B73C4" w:rsidP="008B73C4">
      <w:pPr>
        <w:pStyle w:val="Textoindependiente"/>
        <w:spacing w:before="1" w:line="278" w:lineRule="auto"/>
        <w:ind w:left="298" w:right="632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Ambiente</w:t>
      </w:r>
      <w:r w:rsidRPr="008B73C4">
        <w:rPr>
          <w:rFonts w:ascii="Calibri" w:hAnsi="Calibri" w:cs="Calibri"/>
          <w:b/>
          <w:spacing w:val="-13"/>
        </w:rPr>
        <w:t xml:space="preserve"> </w:t>
      </w:r>
      <w:r w:rsidRPr="008B73C4">
        <w:rPr>
          <w:rFonts w:ascii="Calibri" w:hAnsi="Calibri" w:cs="Calibri"/>
          <w:b/>
        </w:rPr>
        <w:t>Requerido:</w:t>
      </w:r>
      <w:r w:rsidRPr="008B73C4">
        <w:rPr>
          <w:rFonts w:ascii="Calibri" w:hAnsi="Calibri" w:cs="Calibri"/>
          <w:b/>
          <w:spacing w:val="-13"/>
        </w:rPr>
        <w:t xml:space="preserve"> </w:t>
      </w:r>
      <w:r w:rsidRPr="008B73C4">
        <w:rPr>
          <w:rFonts w:ascii="Calibri" w:hAnsi="Calibri" w:cs="Calibri"/>
        </w:rPr>
        <w:t>Ambiente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formación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convencional,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mesas,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sillas,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computadores,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conexión</w:t>
      </w:r>
      <w:r w:rsidRPr="008B73C4">
        <w:rPr>
          <w:rFonts w:ascii="Calibri" w:hAnsi="Calibri" w:cs="Calibri"/>
          <w:spacing w:val="-29"/>
        </w:rPr>
        <w:t xml:space="preserve"> </w:t>
      </w:r>
      <w:proofErr w:type="gramStart"/>
      <w:r w:rsidRPr="008B73C4">
        <w:rPr>
          <w:rFonts w:ascii="Calibri" w:hAnsi="Calibri" w:cs="Calibri"/>
        </w:rPr>
        <w:t>a</w:t>
      </w:r>
      <w:proofErr w:type="gramEnd"/>
      <w:r w:rsidRPr="008B73C4">
        <w:rPr>
          <w:rFonts w:ascii="Calibri" w:hAnsi="Calibri" w:cs="Calibri"/>
        </w:rPr>
        <w:t xml:space="preserve"> internet y</w:t>
      </w:r>
      <w:r w:rsidRPr="008B73C4">
        <w:rPr>
          <w:rFonts w:ascii="Calibri" w:hAnsi="Calibri" w:cs="Calibri"/>
          <w:spacing w:val="13"/>
        </w:rPr>
        <w:t xml:space="preserve"> </w:t>
      </w:r>
      <w:r w:rsidRPr="008B73C4">
        <w:rPr>
          <w:rFonts w:ascii="Calibri" w:hAnsi="Calibri" w:cs="Calibri"/>
        </w:rPr>
        <w:t>televisor.</w:t>
      </w:r>
    </w:p>
    <w:p w14:paraId="266986DA" w14:textId="77777777" w:rsidR="008B73C4" w:rsidRPr="008B73C4" w:rsidRDefault="008B73C4" w:rsidP="008B73C4">
      <w:pPr>
        <w:pStyle w:val="Textoindependiente"/>
        <w:spacing w:before="10" w:line="278" w:lineRule="auto"/>
        <w:ind w:left="298" w:right="633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Materiales:</w:t>
      </w:r>
      <w:r w:rsidRPr="008B73C4">
        <w:rPr>
          <w:rFonts w:ascii="Calibri" w:hAnsi="Calibri" w:cs="Calibri"/>
          <w:b/>
          <w:spacing w:val="-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Borrador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tablero,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esfero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punta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redonda,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hojas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cuadriculadas,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lápiz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marcadores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para </w:t>
      </w:r>
      <w:r w:rsidRPr="008B73C4">
        <w:rPr>
          <w:rFonts w:ascii="Calibri" w:hAnsi="Calibri" w:cs="Calibri"/>
        </w:rPr>
        <w:t>tablero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acrílico,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marcadores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permanentes,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memorias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USB,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papel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blanco,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resaltadores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tajalápiz.</w:t>
      </w:r>
    </w:p>
    <w:p w14:paraId="39671B5C" w14:textId="77777777" w:rsidR="008B73C4" w:rsidRPr="008B73C4" w:rsidRDefault="008B73C4" w:rsidP="008B73C4">
      <w:pPr>
        <w:pStyle w:val="Textoindependiente"/>
        <w:spacing w:before="5"/>
        <w:rPr>
          <w:rFonts w:ascii="Calibri" w:hAnsi="Calibri" w:cs="Calibri"/>
        </w:rPr>
      </w:pPr>
    </w:p>
    <w:p w14:paraId="43915ACF" w14:textId="77777777" w:rsidR="008B73C4" w:rsidRPr="008B73C4" w:rsidRDefault="008B73C4" w:rsidP="008B73C4">
      <w:pPr>
        <w:pStyle w:val="Ttulo1"/>
        <w:jc w:val="both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 xml:space="preserve">Actividad de contextualización 1: Competencia </w:t>
      </w:r>
    </w:p>
    <w:p w14:paraId="3A558E7E" w14:textId="77777777" w:rsidR="008B73C4" w:rsidRPr="008B73C4" w:rsidRDefault="008B73C4" w:rsidP="008B73C4">
      <w:pPr>
        <w:pStyle w:val="Textoindependiente"/>
        <w:spacing w:before="43" w:line="290" w:lineRule="auto"/>
        <w:ind w:left="298" w:right="632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lastRenderedPageBreak/>
        <w:t>Identificar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necesidad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procesos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contables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organizaciones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acuerdo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normatividad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legal </w:t>
      </w:r>
      <w:r w:rsidRPr="008B73C4">
        <w:rPr>
          <w:rFonts w:ascii="Calibri" w:hAnsi="Calibri" w:cs="Calibri"/>
        </w:rPr>
        <w:t>vigente.</w:t>
      </w:r>
    </w:p>
    <w:p w14:paraId="7F4842B3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1233BF72" w14:textId="77777777" w:rsidR="008B73C4" w:rsidRPr="008B73C4" w:rsidRDefault="008B73C4" w:rsidP="008B73C4">
      <w:pPr>
        <w:pStyle w:val="Ttulo1"/>
        <w:jc w:val="both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Descripción de la actividad:</w:t>
      </w:r>
    </w:p>
    <w:p w14:paraId="664439F9" w14:textId="77777777" w:rsidR="008B73C4" w:rsidRPr="008B73C4" w:rsidRDefault="008B73C4" w:rsidP="008B73C4">
      <w:pPr>
        <w:pStyle w:val="Textoindependiente"/>
        <w:spacing w:before="44"/>
        <w:ind w:left="298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De forma individual lea el caso:</w:t>
      </w:r>
    </w:p>
    <w:p w14:paraId="5785D3B6" w14:textId="35584388" w:rsidR="008B73C4" w:rsidRPr="008B73C4" w:rsidRDefault="008B73C4" w:rsidP="008B73C4">
      <w:r w:rsidRPr="008B73C4">
        <w:t>La</w:t>
      </w:r>
      <w:r w:rsidRPr="008B73C4">
        <w:rPr>
          <w:spacing w:val="-41"/>
        </w:rPr>
        <w:t xml:space="preserve"> </w:t>
      </w:r>
      <w:r w:rsidRPr="008B73C4">
        <w:t>Empresa</w:t>
      </w:r>
      <w:r w:rsidRPr="008B73C4">
        <w:rPr>
          <w:spacing w:val="-40"/>
        </w:rPr>
        <w:t xml:space="preserve"> </w:t>
      </w:r>
      <w:r w:rsidRPr="008B73C4">
        <w:t>XX</w:t>
      </w:r>
      <w:r w:rsidRPr="008B73C4">
        <w:rPr>
          <w:spacing w:val="-40"/>
        </w:rPr>
        <w:t xml:space="preserve"> </w:t>
      </w:r>
      <w:r w:rsidRPr="008B73C4">
        <w:t>mipyme,</w:t>
      </w:r>
      <w:r w:rsidRPr="008B73C4">
        <w:rPr>
          <w:spacing w:val="-40"/>
        </w:rPr>
        <w:t xml:space="preserve"> </w:t>
      </w:r>
      <w:r w:rsidRPr="008B73C4">
        <w:t>requiere</w:t>
      </w:r>
      <w:r w:rsidRPr="008B73C4">
        <w:rPr>
          <w:spacing w:val="-40"/>
        </w:rPr>
        <w:t xml:space="preserve"> </w:t>
      </w:r>
      <w:r w:rsidRPr="008B73C4">
        <w:t>un</w:t>
      </w:r>
      <w:r w:rsidRPr="008B73C4">
        <w:rPr>
          <w:spacing w:val="-40"/>
        </w:rPr>
        <w:t xml:space="preserve"> </w:t>
      </w:r>
      <w:r w:rsidRPr="008B73C4">
        <w:t>préstamo</w:t>
      </w:r>
      <w:r w:rsidRPr="008B73C4">
        <w:rPr>
          <w:spacing w:val="-40"/>
        </w:rPr>
        <w:t xml:space="preserve"> </w:t>
      </w:r>
      <w:r w:rsidRPr="008B73C4">
        <w:t>para</w:t>
      </w:r>
      <w:r w:rsidRPr="008B73C4">
        <w:rPr>
          <w:spacing w:val="-40"/>
        </w:rPr>
        <w:t xml:space="preserve"> </w:t>
      </w:r>
      <w:r w:rsidRPr="008B73C4">
        <w:t>ampliar</w:t>
      </w:r>
      <w:r w:rsidRPr="008B73C4">
        <w:rPr>
          <w:spacing w:val="-41"/>
        </w:rPr>
        <w:t xml:space="preserve"> </w:t>
      </w:r>
      <w:r w:rsidRPr="008B73C4">
        <w:t>sus</w:t>
      </w:r>
      <w:r w:rsidRPr="008B73C4">
        <w:rPr>
          <w:spacing w:val="-40"/>
        </w:rPr>
        <w:t xml:space="preserve"> </w:t>
      </w:r>
      <w:r w:rsidRPr="008B73C4">
        <w:t>instalaciones</w:t>
      </w:r>
      <w:r w:rsidRPr="008B73C4">
        <w:rPr>
          <w:spacing w:val="-40"/>
        </w:rPr>
        <w:t xml:space="preserve"> </w:t>
      </w:r>
      <w:r w:rsidRPr="008B73C4">
        <w:t>debido</w:t>
      </w:r>
      <w:r w:rsidRPr="008B73C4">
        <w:rPr>
          <w:spacing w:val="-40"/>
        </w:rPr>
        <w:t xml:space="preserve"> </w:t>
      </w:r>
      <w:r w:rsidRPr="008B73C4">
        <w:t>al</w:t>
      </w:r>
      <w:r w:rsidRPr="008B73C4">
        <w:rPr>
          <w:spacing w:val="-40"/>
        </w:rPr>
        <w:t xml:space="preserve"> </w:t>
      </w:r>
      <w:r w:rsidRPr="008B73C4">
        <w:t>aumento</w:t>
      </w:r>
      <w:r w:rsidRPr="008B73C4">
        <w:rPr>
          <w:spacing w:val="-41"/>
        </w:rPr>
        <w:t xml:space="preserve"> </w:t>
      </w:r>
      <w:r w:rsidRPr="008B73C4">
        <w:t>en</w:t>
      </w:r>
      <w:r w:rsidRPr="008B73C4">
        <w:rPr>
          <w:spacing w:val="-39"/>
        </w:rPr>
        <w:t xml:space="preserve"> </w:t>
      </w:r>
      <w:r w:rsidRPr="008B73C4">
        <w:t>las operaciones,</w:t>
      </w:r>
      <w:r w:rsidRPr="008B73C4">
        <w:rPr>
          <w:spacing w:val="-36"/>
        </w:rPr>
        <w:t xml:space="preserve"> </w:t>
      </w:r>
      <w:r w:rsidRPr="008B73C4">
        <w:t>y</w:t>
      </w:r>
      <w:r w:rsidRPr="008B73C4">
        <w:rPr>
          <w:spacing w:val="-36"/>
        </w:rPr>
        <w:t xml:space="preserve"> </w:t>
      </w:r>
      <w:r w:rsidRPr="008B73C4">
        <w:t>se</w:t>
      </w:r>
      <w:r w:rsidRPr="008B73C4">
        <w:rPr>
          <w:spacing w:val="-36"/>
        </w:rPr>
        <w:t xml:space="preserve"> </w:t>
      </w:r>
      <w:r w:rsidRPr="008B73C4">
        <w:t>dirige</w:t>
      </w:r>
      <w:r w:rsidRPr="008B73C4">
        <w:rPr>
          <w:spacing w:val="-35"/>
        </w:rPr>
        <w:t xml:space="preserve"> </w:t>
      </w:r>
      <w:r w:rsidRPr="008B73C4">
        <w:t>al</w:t>
      </w:r>
      <w:r w:rsidRPr="008B73C4">
        <w:rPr>
          <w:spacing w:val="-36"/>
        </w:rPr>
        <w:t xml:space="preserve"> </w:t>
      </w:r>
      <w:r w:rsidRPr="008B73C4">
        <w:t>Banco</w:t>
      </w:r>
      <w:r w:rsidRPr="008B73C4">
        <w:rPr>
          <w:spacing w:val="-36"/>
        </w:rPr>
        <w:t xml:space="preserve"> </w:t>
      </w:r>
      <w:r w:rsidRPr="008B73C4">
        <w:t>Popular</w:t>
      </w:r>
      <w:r w:rsidRPr="008B73C4">
        <w:rPr>
          <w:spacing w:val="-36"/>
        </w:rPr>
        <w:t xml:space="preserve"> </w:t>
      </w:r>
      <w:r w:rsidRPr="008B73C4">
        <w:t>el</w:t>
      </w:r>
      <w:r w:rsidRPr="008B73C4">
        <w:rPr>
          <w:spacing w:val="-36"/>
        </w:rPr>
        <w:t xml:space="preserve"> </w:t>
      </w:r>
      <w:r w:rsidRPr="008B73C4">
        <w:t>cual</w:t>
      </w:r>
      <w:r w:rsidRPr="008B73C4">
        <w:rPr>
          <w:spacing w:val="-36"/>
        </w:rPr>
        <w:t xml:space="preserve"> </w:t>
      </w:r>
      <w:r w:rsidRPr="008B73C4">
        <w:t>le</w:t>
      </w:r>
      <w:r w:rsidRPr="008B73C4">
        <w:rPr>
          <w:spacing w:val="-36"/>
        </w:rPr>
        <w:t xml:space="preserve"> </w:t>
      </w:r>
      <w:r w:rsidRPr="008B73C4">
        <w:t>pide</w:t>
      </w:r>
      <w:r w:rsidRPr="008B73C4">
        <w:rPr>
          <w:spacing w:val="-36"/>
        </w:rPr>
        <w:t xml:space="preserve"> </w:t>
      </w:r>
      <w:r w:rsidRPr="008B73C4">
        <w:t>una</w:t>
      </w:r>
      <w:r w:rsidRPr="008B73C4">
        <w:rPr>
          <w:spacing w:val="-35"/>
        </w:rPr>
        <w:t xml:space="preserve"> </w:t>
      </w:r>
      <w:r w:rsidRPr="008B73C4">
        <w:t>información</w:t>
      </w:r>
      <w:r w:rsidRPr="008B73C4">
        <w:rPr>
          <w:spacing w:val="-36"/>
        </w:rPr>
        <w:t xml:space="preserve"> </w:t>
      </w:r>
      <w:r w:rsidRPr="008B73C4">
        <w:t>financiera</w:t>
      </w:r>
      <w:r w:rsidRPr="008B73C4">
        <w:rPr>
          <w:spacing w:val="-36"/>
        </w:rPr>
        <w:t xml:space="preserve"> </w:t>
      </w:r>
      <w:r w:rsidRPr="008B73C4">
        <w:t>la</w:t>
      </w:r>
      <w:r w:rsidRPr="008B73C4">
        <w:rPr>
          <w:spacing w:val="-36"/>
        </w:rPr>
        <w:t xml:space="preserve"> </w:t>
      </w:r>
      <w:r w:rsidRPr="008B73C4">
        <w:t>cual</w:t>
      </w:r>
      <w:r w:rsidRPr="008B73C4">
        <w:rPr>
          <w:spacing w:val="-36"/>
        </w:rPr>
        <w:t xml:space="preserve"> </w:t>
      </w:r>
      <w:r w:rsidRPr="008B73C4">
        <w:t>consiste</w:t>
      </w:r>
      <w:r w:rsidRPr="008B73C4">
        <w:rPr>
          <w:spacing w:val="-36"/>
        </w:rPr>
        <w:t xml:space="preserve"> </w:t>
      </w:r>
      <w:r w:rsidRPr="008B73C4">
        <w:t>en Estados</w:t>
      </w:r>
      <w:r w:rsidRPr="008B73C4">
        <w:rPr>
          <w:spacing w:val="-22"/>
        </w:rPr>
        <w:t xml:space="preserve"> </w:t>
      </w:r>
      <w:r w:rsidRPr="008B73C4">
        <w:t>Financieros</w:t>
      </w:r>
      <w:r w:rsidRPr="008B73C4">
        <w:rPr>
          <w:spacing w:val="-21"/>
        </w:rPr>
        <w:t xml:space="preserve"> </w:t>
      </w:r>
      <w:r w:rsidRPr="008B73C4">
        <w:t>actualizados;</w:t>
      </w:r>
      <w:r w:rsidRPr="008B73C4">
        <w:rPr>
          <w:spacing w:val="-21"/>
        </w:rPr>
        <w:t xml:space="preserve"> </w:t>
      </w:r>
      <w:r w:rsidRPr="008B73C4">
        <w:t>los</w:t>
      </w:r>
      <w:r w:rsidRPr="008B73C4">
        <w:rPr>
          <w:spacing w:val="-22"/>
        </w:rPr>
        <w:t xml:space="preserve"> </w:t>
      </w:r>
      <w:r w:rsidRPr="008B73C4">
        <w:t>Estados</w:t>
      </w:r>
      <w:r w:rsidRPr="008B73C4">
        <w:rPr>
          <w:spacing w:val="-21"/>
        </w:rPr>
        <w:t xml:space="preserve"> </w:t>
      </w:r>
      <w:r w:rsidRPr="008B73C4">
        <w:t>Financieros</w:t>
      </w:r>
      <w:r w:rsidRPr="008B73C4">
        <w:rPr>
          <w:spacing w:val="-21"/>
        </w:rPr>
        <w:t xml:space="preserve"> </w:t>
      </w:r>
      <w:r w:rsidRPr="008B73C4">
        <w:t>dan</w:t>
      </w:r>
      <w:r w:rsidRPr="008B73C4">
        <w:rPr>
          <w:spacing w:val="-21"/>
        </w:rPr>
        <w:t xml:space="preserve"> </w:t>
      </w:r>
      <w:r w:rsidRPr="008B73C4">
        <w:t>información</w:t>
      </w:r>
      <w:r w:rsidRPr="008B73C4">
        <w:rPr>
          <w:spacing w:val="-21"/>
        </w:rPr>
        <w:t xml:space="preserve"> </w:t>
      </w:r>
      <w:r w:rsidRPr="008B73C4">
        <w:t>clasificada</w:t>
      </w:r>
      <w:r w:rsidRPr="008B73C4">
        <w:rPr>
          <w:spacing w:val="-21"/>
        </w:rPr>
        <w:t xml:space="preserve"> </w:t>
      </w:r>
      <w:r w:rsidRPr="008B73C4">
        <w:t>acerca</w:t>
      </w:r>
      <w:r w:rsidRPr="008B73C4">
        <w:rPr>
          <w:spacing w:val="-21"/>
        </w:rPr>
        <w:t xml:space="preserve"> </w:t>
      </w:r>
      <w:r w:rsidRPr="008B73C4">
        <w:t>de</w:t>
      </w:r>
      <w:r w:rsidRPr="008B73C4">
        <w:rPr>
          <w:spacing w:val="-22"/>
        </w:rPr>
        <w:t xml:space="preserve"> </w:t>
      </w:r>
      <w:r w:rsidRPr="008B73C4">
        <w:t>los resultados</w:t>
      </w:r>
      <w:r w:rsidRPr="008B73C4">
        <w:rPr>
          <w:spacing w:val="-32"/>
        </w:rPr>
        <w:t xml:space="preserve"> </w:t>
      </w:r>
      <w:r w:rsidRPr="008B73C4">
        <w:t>y</w:t>
      </w:r>
      <w:r w:rsidRPr="008B73C4">
        <w:rPr>
          <w:spacing w:val="-32"/>
        </w:rPr>
        <w:t xml:space="preserve"> </w:t>
      </w:r>
      <w:r w:rsidRPr="008B73C4">
        <w:t>situación</w:t>
      </w:r>
      <w:r w:rsidRPr="008B73C4">
        <w:rPr>
          <w:spacing w:val="-32"/>
        </w:rPr>
        <w:t xml:space="preserve"> </w:t>
      </w:r>
      <w:r w:rsidRPr="008B73C4">
        <w:t>financiera</w:t>
      </w:r>
      <w:r w:rsidRPr="008B73C4">
        <w:rPr>
          <w:spacing w:val="-31"/>
        </w:rPr>
        <w:t xml:space="preserve"> </w:t>
      </w:r>
      <w:r w:rsidRPr="008B73C4">
        <w:t>de</w:t>
      </w:r>
      <w:r w:rsidRPr="008B73C4">
        <w:rPr>
          <w:spacing w:val="-32"/>
        </w:rPr>
        <w:t xml:space="preserve"> </w:t>
      </w:r>
      <w:r w:rsidRPr="008B73C4">
        <w:t>una</w:t>
      </w:r>
      <w:r w:rsidRPr="008B73C4">
        <w:rPr>
          <w:spacing w:val="-32"/>
        </w:rPr>
        <w:t xml:space="preserve"> </w:t>
      </w:r>
      <w:r w:rsidRPr="008B73C4">
        <w:t>empresa</w:t>
      </w:r>
      <w:r w:rsidRPr="008B73C4">
        <w:rPr>
          <w:spacing w:val="-31"/>
        </w:rPr>
        <w:t xml:space="preserve"> </w:t>
      </w:r>
      <w:r w:rsidRPr="008B73C4">
        <w:t>durante</w:t>
      </w:r>
      <w:r w:rsidRPr="008B73C4">
        <w:rPr>
          <w:spacing w:val="-31"/>
        </w:rPr>
        <w:t xml:space="preserve"> </w:t>
      </w:r>
      <w:r w:rsidRPr="008B73C4">
        <w:t>un</w:t>
      </w:r>
      <w:r w:rsidRPr="008B73C4">
        <w:rPr>
          <w:spacing w:val="-31"/>
        </w:rPr>
        <w:t xml:space="preserve"> </w:t>
      </w:r>
      <w:r w:rsidRPr="008B73C4">
        <w:t>período</w:t>
      </w:r>
      <w:r w:rsidRPr="008B73C4">
        <w:rPr>
          <w:spacing w:val="-32"/>
        </w:rPr>
        <w:t xml:space="preserve"> </w:t>
      </w:r>
      <w:r w:rsidRPr="008B73C4">
        <w:t>determinado,</w:t>
      </w:r>
      <w:r w:rsidRPr="008B73C4">
        <w:rPr>
          <w:spacing w:val="-32"/>
        </w:rPr>
        <w:t xml:space="preserve"> </w:t>
      </w:r>
      <w:r w:rsidRPr="008B73C4">
        <w:t>esta</w:t>
      </w:r>
      <w:r w:rsidRPr="008B73C4">
        <w:rPr>
          <w:spacing w:val="-32"/>
        </w:rPr>
        <w:t xml:space="preserve"> </w:t>
      </w:r>
      <w:r w:rsidRPr="008B73C4">
        <w:t>información</w:t>
      </w:r>
      <w:r>
        <w:t xml:space="preserve">. </w:t>
      </w:r>
      <w:proofErr w:type="gramStart"/>
      <w:r w:rsidRPr="008B73C4">
        <w:rPr>
          <w:w w:val="95"/>
        </w:rPr>
        <w:t>permite</w:t>
      </w:r>
      <w:proofErr w:type="gramEnd"/>
      <w:r w:rsidRPr="008B73C4">
        <w:rPr>
          <w:spacing w:val="-37"/>
          <w:w w:val="95"/>
        </w:rPr>
        <w:t xml:space="preserve"> </w:t>
      </w:r>
      <w:r w:rsidRPr="008B73C4">
        <w:rPr>
          <w:w w:val="95"/>
        </w:rPr>
        <w:t>la</w:t>
      </w:r>
      <w:r w:rsidRPr="008B73C4">
        <w:rPr>
          <w:spacing w:val="-36"/>
          <w:w w:val="95"/>
        </w:rPr>
        <w:t xml:space="preserve"> </w:t>
      </w:r>
      <w:r w:rsidRPr="008B73C4">
        <w:rPr>
          <w:w w:val="95"/>
        </w:rPr>
        <w:t>comunicación</w:t>
      </w:r>
      <w:r w:rsidRPr="008B73C4">
        <w:rPr>
          <w:spacing w:val="-37"/>
          <w:w w:val="95"/>
        </w:rPr>
        <w:t xml:space="preserve"> </w:t>
      </w:r>
      <w:r w:rsidRPr="008B73C4">
        <w:rPr>
          <w:w w:val="95"/>
        </w:rPr>
        <w:t>entre</w:t>
      </w:r>
      <w:r w:rsidRPr="008B73C4">
        <w:rPr>
          <w:spacing w:val="-38"/>
          <w:w w:val="95"/>
        </w:rPr>
        <w:t xml:space="preserve"> </w:t>
      </w:r>
      <w:r w:rsidRPr="008B73C4">
        <w:rPr>
          <w:w w:val="95"/>
        </w:rPr>
        <w:t>los</w:t>
      </w:r>
      <w:r w:rsidRPr="008B73C4">
        <w:rPr>
          <w:spacing w:val="-36"/>
          <w:w w:val="95"/>
        </w:rPr>
        <w:t xml:space="preserve"> </w:t>
      </w:r>
      <w:r w:rsidRPr="008B73C4">
        <w:rPr>
          <w:w w:val="95"/>
        </w:rPr>
        <w:t>niveles</w:t>
      </w:r>
      <w:r w:rsidRPr="008B73C4">
        <w:rPr>
          <w:spacing w:val="-36"/>
          <w:w w:val="95"/>
        </w:rPr>
        <w:t xml:space="preserve"> </w:t>
      </w:r>
      <w:r w:rsidRPr="008B73C4">
        <w:rPr>
          <w:w w:val="95"/>
        </w:rPr>
        <w:t>administrativos,</w:t>
      </w:r>
      <w:r w:rsidRPr="008B73C4">
        <w:rPr>
          <w:spacing w:val="-38"/>
          <w:w w:val="95"/>
        </w:rPr>
        <w:t xml:space="preserve"> </w:t>
      </w:r>
      <w:r w:rsidRPr="008B73C4">
        <w:rPr>
          <w:w w:val="95"/>
        </w:rPr>
        <w:t>con</w:t>
      </w:r>
      <w:r w:rsidRPr="008B73C4">
        <w:rPr>
          <w:spacing w:val="-36"/>
          <w:w w:val="95"/>
        </w:rPr>
        <w:t xml:space="preserve"> </w:t>
      </w:r>
      <w:r w:rsidRPr="008B73C4">
        <w:rPr>
          <w:w w:val="95"/>
        </w:rPr>
        <w:t>el</w:t>
      </w:r>
      <w:r w:rsidRPr="008B73C4">
        <w:rPr>
          <w:spacing w:val="-37"/>
          <w:w w:val="95"/>
        </w:rPr>
        <w:t xml:space="preserve"> </w:t>
      </w:r>
      <w:r w:rsidRPr="008B73C4">
        <w:rPr>
          <w:w w:val="95"/>
        </w:rPr>
        <w:t>fin</w:t>
      </w:r>
      <w:r w:rsidRPr="008B73C4">
        <w:rPr>
          <w:spacing w:val="-37"/>
          <w:w w:val="95"/>
        </w:rPr>
        <w:t xml:space="preserve"> </w:t>
      </w:r>
      <w:r w:rsidRPr="008B73C4">
        <w:rPr>
          <w:w w:val="95"/>
        </w:rPr>
        <w:t>de</w:t>
      </w:r>
      <w:r w:rsidRPr="008B73C4">
        <w:rPr>
          <w:spacing w:val="-36"/>
          <w:w w:val="95"/>
        </w:rPr>
        <w:t xml:space="preserve"> </w:t>
      </w:r>
      <w:r w:rsidRPr="008B73C4">
        <w:rPr>
          <w:w w:val="95"/>
        </w:rPr>
        <w:t>evaluar</w:t>
      </w:r>
      <w:r w:rsidRPr="008B73C4">
        <w:rPr>
          <w:spacing w:val="-37"/>
          <w:w w:val="95"/>
        </w:rPr>
        <w:t xml:space="preserve"> </w:t>
      </w:r>
      <w:r w:rsidRPr="008B73C4">
        <w:rPr>
          <w:w w:val="95"/>
        </w:rPr>
        <w:t>y</w:t>
      </w:r>
      <w:r w:rsidRPr="008B73C4">
        <w:rPr>
          <w:spacing w:val="-37"/>
          <w:w w:val="95"/>
        </w:rPr>
        <w:t xml:space="preserve"> </w:t>
      </w:r>
      <w:r w:rsidRPr="008B73C4">
        <w:rPr>
          <w:w w:val="95"/>
        </w:rPr>
        <w:t>controlar</w:t>
      </w:r>
      <w:r w:rsidRPr="008B73C4">
        <w:rPr>
          <w:spacing w:val="-37"/>
          <w:w w:val="95"/>
        </w:rPr>
        <w:t xml:space="preserve"> </w:t>
      </w:r>
      <w:r w:rsidRPr="008B73C4">
        <w:rPr>
          <w:w w:val="95"/>
        </w:rPr>
        <w:t>las</w:t>
      </w:r>
      <w:r w:rsidRPr="008B73C4">
        <w:rPr>
          <w:spacing w:val="-36"/>
          <w:w w:val="95"/>
        </w:rPr>
        <w:t xml:space="preserve"> </w:t>
      </w:r>
      <w:r w:rsidRPr="008B73C4">
        <w:rPr>
          <w:w w:val="95"/>
        </w:rPr>
        <w:t xml:space="preserve">operaciones </w:t>
      </w:r>
      <w:r w:rsidRPr="008B73C4">
        <w:t>de</w:t>
      </w:r>
      <w:r w:rsidRPr="008B73C4">
        <w:rPr>
          <w:spacing w:val="-22"/>
        </w:rPr>
        <w:t xml:space="preserve"> </w:t>
      </w:r>
      <w:r w:rsidRPr="008B73C4">
        <w:t>una</w:t>
      </w:r>
      <w:r w:rsidRPr="008B73C4">
        <w:rPr>
          <w:spacing w:val="-20"/>
        </w:rPr>
        <w:t xml:space="preserve"> </w:t>
      </w:r>
      <w:r w:rsidRPr="008B73C4">
        <w:t>organización</w:t>
      </w:r>
      <w:r w:rsidRPr="008B73C4">
        <w:rPr>
          <w:spacing w:val="-19"/>
        </w:rPr>
        <w:t xml:space="preserve"> </w:t>
      </w:r>
      <w:r w:rsidRPr="008B73C4">
        <w:t>para</w:t>
      </w:r>
      <w:r w:rsidRPr="008B73C4">
        <w:rPr>
          <w:spacing w:val="-21"/>
        </w:rPr>
        <w:t xml:space="preserve"> </w:t>
      </w:r>
      <w:r w:rsidRPr="008B73C4">
        <w:t>la</w:t>
      </w:r>
      <w:r w:rsidRPr="008B73C4">
        <w:rPr>
          <w:spacing w:val="-20"/>
        </w:rPr>
        <w:t xml:space="preserve"> </w:t>
      </w:r>
      <w:r w:rsidRPr="008B73C4">
        <w:t>toma</w:t>
      </w:r>
      <w:r w:rsidRPr="008B73C4">
        <w:rPr>
          <w:spacing w:val="-20"/>
        </w:rPr>
        <w:t xml:space="preserve"> </w:t>
      </w:r>
      <w:r w:rsidRPr="008B73C4">
        <w:t>de</w:t>
      </w:r>
      <w:r w:rsidRPr="008B73C4">
        <w:rPr>
          <w:spacing w:val="-21"/>
        </w:rPr>
        <w:t xml:space="preserve"> </w:t>
      </w:r>
      <w:r w:rsidRPr="008B73C4">
        <w:t>decisiones.</w:t>
      </w:r>
    </w:p>
    <w:p w14:paraId="4417C9E1" w14:textId="77777777" w:rsidR="008B73C4" w:rsidRPr="008B73C4" w:rsidRDefault="008B73C4" w:rsidP="008B73C4">
      <w:r w:rsidRPr="008B73C4">
        <w:rPr>
          <w:w w:val="95"/>
        </w:rPr>
        <w:t>Partiendo</w:t>
      </w:r>
      <w:r w:rsidRPr="008B73C4">
        <w:rPr>
          <w:spacing w:val="-33"/>
          <w:w w:val="95"/>
        </w:rPr>
        <w:t xml:space="preserve"> </w:t>
      </w:r>
      <w:r w:rsidRPr="008B73C4">
        <w:rPr>
          <w:w w:val="95"/>
        </w:rPr>
        <w:t>de</w:t>
      </w:r>
      <w:r w:rsidRPr="008B73C4">
        <w:rPr>
          <w:spacing w:val="-31"/>
          <w:w w:val="95"/>
        </w:rPr>
        <w:t xml:space="preserve"> </w:t>
      </w:r>
      <w:r w:rsidRPr="008B73C4">
        <w:rPr>
          <w:w w:val="95"/>
        </w:rPr>
        <w:t>lo</w:t>
      </w:r>
      <w:r w:rsidRPr="008B73C4">
        <w:rPr>
          <w:spacing w:val="-33"/>
          <w:w w:val="95"/>
        </w:rPr>
        <w:t xml:space="preserve"> </w:t>
      </w:r>
      <w:r w:rsidRPr="008B73C4">
        <w:rPr>
          <w:w w:val="95"/>
        </w:rPr>
        <w:t>anterior,</w:t>
      </w:r>
      <w:r w:rsidRPr="008B73C4">
        <w:rPr>
          <w:spacing w:val="-32"/>
          <w:w w:val="95"/>
        </w:rPr>
        <w:t xml:space="preserve"> </w:t>
      </w:r>
      <w:r w:rsidRPr="008B73C4">
        <w:rPr>
          <w:w w:val="95"/>
        </w:rPr>
        <w:t>se</w:t>
      </w:r>
      <w:r w:rsidRPr="008B73C4">
        <w:rPr>
          <w:spacing w:val="-32"/>
          <w:w w:val="95"/>
        </w:rPr>
        <w:t xml:space="preserve"> </w:t>
      </w:r>
      <w:r w:rsidRPr="008B73C4">
        <w:rPr>
          <w:w w:val="95"/>
        </w:rPr>
        <w:t>le</w:t>
      </w:r>
      <w:r w:rsidRPr="008B73C4">
        <w:rPr>
          <w:spacing w:val="-33"/>
          <w:w w:val="95"/>
        </w:rPr>
        <w:t xml:space="preserve"> </w:t>
      </w:r>
      <w:r w:rsidRPr="008B73C4">
        <w:rPr>
          <w:w w:val="95"/>
        </w:rPr>
        <w:t>invita</w:t>
      </w:r>
      <w:r w:rsidRPr="008B73C4">
        <w:rPr>
          <w:spacing w:val="-32"/>
          <w:w w:val="95"/>
        </w:rPr>
        <w:t xml:space="preserve"> </w:t>
      </w:r>
      <w:r w:rsidRPr="008B73C4">
        <w:rPr>
          <w:w w:val="95"/>
        </w:rPr>
        <w:t>a</w:t>
      </w:r>
      <w:r w:rsidRPr="008B73C4">
        <w:rPr>
          <w:spacing w:val="-32"/>
          <w:w w:val="95"/>
        </w:rPr>
        <w:t xml:space="preserve"> </w:t>
      </w:r>
      <w:r w:rsidRPr="008B73C4">
        <w:rPr>
          <w:w w:val="95"/>
        </w:rPr>
        <w:t>analizar</w:t>
      </w:r>
      <w:r w:rsidRPr="008B73C4">
        <w:rPr>
          <w:spacing w:val="-32"/>
          <w:w w:val="95"/>
        </w:rPr>
        <w:t xml:space="preserve"> </w:t>
      </w:r>
      <w:r w:rsidRPr="008B73C4">
        <w:rPr>
          <w:w w:val="95"/>
        </w:rPr>
        <w:t>las</w:t>
      </w:r>
      <w:r w:rsidRPr="008B73C4">
        <w:rPr>
          <w:spacing w:val="-33"/>
          <w:w w:val="95"/>
        </w:rPr>
        <w:t xml:space="preserve"> </w:t>
      </w:r>
      <w:r w:rsidRPr="008B73C4">
        <w:rPr>
          <w:w w:val="95"/>
        </w:rPr>
        <w:t>siguientes</w:t>
      </w:r>
      <w:r w:rsidRPr="008B73C4">
        <w:rPr>
          <w:spacing w:val="-32"/>
          <w:w w:val="95"/>
        </w:rPr>
        <w:t xml:space="preserve"> </w:t>
      </w:r>
      <w:r w:rsidRPr="008B73C4">
        <w:rPr>
          <w:w w:val="95"/>
        </w:rPr>
        <w:t>preguntas,</w:t>
      </w:r>
      <w:r w:rsidRPr="008B73C4">
        <w:rPr>
          <w:spacing w:val="-31"/>
          <w:w w:val="95"/>
        </w:rPr>
        <w:t xml:space="preserve"> </w:t>
      </w:r>
      <w:r w:rsidRPr="008B73C4">
        <w:rPr>
          <w:w w:val="95"/>
        </w:rPr>
        <w:t>tomando</w:t>
      </w:r>
      <w:r w:rsidRPr="008B73C4">
        <w:rPr>
          <w:spacing w:val="-33"/>
          <w:w w:val="95"/>
        </w:rPr>
        <w:t xml:space="preserve"> </w:t>
      </w:r>
      <w:r w:rsidRPr="008B73C4">
        <w:rPr>
          <w:w w:val="95"/>
        </w:rPr>
        <w:t>como</w:t>
      </w:r>
      <w:r w:rsidRPr="008B73C4">
        <w:rPr>
          <w:spacing w:val="-32"/>
          <w:w w:val="95"/>
        </w:rPr>
        <w:t xml:space="preserve"> </w:t>
      </w:r>
      <w:r w:rsidRPr="008B73C4">
        <w:rPr>
          <w:w w:val="95"/>
        </w:rPr>
        <w:t xml:space="preserve">referencia </w:t>
      </w:r>
      <w:r w:rsidRPr="008B73C4">
        <w:t>para</w:t>
      </w:r>
      <w:r w:rsidRPr="008B73C4">
        <w:rPr>
          <w:spacing w:val="-26"/>
        </w:rPr>
        <w:t xml:space="preserve"> </w:t>
      </w:r>
      <w:r w:rsidRPr="008B73C4">
        <w:t>su</w:t>
      </w:r>
      <w:r w:rsidRPr="008B73C4">
        <w:rPr>
          <w:spacing w:val="-27"/>
        </w:rPr>
        <w:t xml:space="preserve"> </w:t>
      </w:r>
      <w:r w:rsidRPr="008B73C4">
        <w:t>desarrollo,</w:t>
      </w:r>
      <w:r w:rsidRPr="008B73C4">
        <w:rPr>
          <w:spacing w:val="-26"/>
        </w:rPr>
        <w:t xml:space="preserve"> </w:t>
      </w:r>
      <w:r w:rsidRPr="008B73C4">
        <w:t>su</w:t>
      </w:r>
      <w:r w:rsidRPr="008B73C4">
        <w:rPr>
          <w:spacing w:val="-27"/>
        </w:rPr>
        <w:t xml:space="preserve"> </w:t>
      </w:r>
      <w:r w:rsidRPr="008B73C4">
        <w:t>experiencia,</w:t>
      </w:r>
      <w:r w:rsidRPr="008B73C4">
        <w:rPr>
          <w:spacing w:val="-26"/>
        </w:rPr>
        <w:t xml:space="preserve"> </w:t>
      </w:r>
      <w:r w:rsidRPr="008B73C4">
        <w:t>vivencias</w:t>
      </w:r>
      <w:r w:rsidRPr="008B73C4">
        <w:rPr>
          <w:spacing w:val="-27"/>
        </w:rPr>
        <w:t xml:space="preserve"> </w:t>
      </w:r>
      <w:r w:rsidRPr="008B73C4">
        <w:t>y</w:t>
      </w:r>
      <w:r w:rsidRPr="008B73C4">
        <w:rPr>
          <w:spacing w:val="-26"/>
        </w:rPr>
        <w:t xml:space="preserve"> </w:t>
      </w:r>
      <w:r w:rsidRPr="008B73C4">
        <w:t>conocimiento</w:t>
      </w:r>
      <w:r w:rsidRPr="008B73C4">
        <w:rPr>
          <w:spacing w:val="-25"/>
        </w:rPr>
        <w:t xml:space="preserve"> </w:t>
      </w:r>
      <w:r w:rsidRPr="008B73C4">
        <w:t>previo:</w:t>
      </w:r>
    </w:p>
    <w:p w14:paraId="5FA891A1" w14:textId="77777777" w:rsidR="008B73C4" w:rsidRPr="008B73C4" w:rsidRDefault="008B73C4" w:rsidP="008B73C4">
      <w:r w:rsidRPr="008B73C4">
        <w:t>¿Cuáles</w:t>
      </w:r>
      <w:r w:rsidRPr="008B73C4">
        <w:rPr>
          <w:spacing w:val="-14"/>
        </w:rPr>
        <w:t xml:space="preserve"> </w:t>
      </w:r>
      <w:r w:rsidRPr="008B73C4">
        <w:t>considera</w:t>
      </w:r>
      <w:r w:rsidRPr="008B73C4">
        <w:rPr>
          <w:spacing w:val="-15"/>
        </w:rPr>
        <w:t xml:space="preserve"> </w:t>
      </w:r>
      <w:r w:rsidRPr="008B73C4">
        <w:t>usted</w:t>
      </w:r>
      <w:r w:rsidRPr="008B73C4">
        <w:rPr>
          <w:spacing w:val="-14"/>
        </w:rPr>
        <w:t xml:space="preserve"> </w:t>
      </w:r>
      <w:r w:rsidRPr="008B73C4">
        <w:t>que</w:t>
      </w:r>
      <w:r w:rsidRPr="008B73C4">
        <w:rPr>
          <w:spacing w:val="-14"/>
        </w:rPr>
        <w:t xml:space="preserve"> </w:t>
      </w:r>
      <w:r w:rsidRPr="008B73C4">
        <w:t>son</w:t>
      </w:r>
      <w:r w:rsidRPr="008B73C4">
        <w:rPr>
          <w:spacing w:val="-15"/>
        </w:rPr>
        <w:t xml:space="preserve"> </w:t>
      </w:r>
      <w:r w:rsidRPr="008B73C4">
        <w:t>los</w:t>
      </w:r>
      <w:r w:rsidRPr="008B73C4">
        <w:rPr>
          <w:spacing w:val="-14"/>
        </w:rPr>
        <w:t xml:space="preserve"> </w:t>
      </w:r>
      <w:r w:rsidRPr="008B73C4">
        <w:t>documentos</w:t>
      </w:r>
      <w:r w:rsidRPr="008B73C4">
        <w:rPr>
          <w:spacing w:val="-14"/>
        </w:rPr>
        <w:t xml:space="preserve"> </w:t>
      </w:r>
      <w:r w:rsidRPr="008B73C4">
        <w:t>que</w:t>
      </w:r>
      <w:r w:rsidRPr="008B73C4">
        <w:rPr>
          <w:spacing w:val="-15"/>
        </w:rPr>
        <w:t xml:space="preserve"> </w:t>
      </w:r>
      <w:r w:rsidRPr="008B73C4">
        <w:t>se</w:t>
      </w:r>
      <w:r w:rsidRPr="008B73C4">
        <w:rPr>
          <w:spacing w:val="38"/>
        </w:rPr>
        <w:t xml:space="preserve"> </w:t>
      </w:r>
      <w:r w:rsidRPr="008B73C4">
        <w:t>requieren</w:t>
      </w:r>
      <w:r w:rsidRPr="008B73C4">
        <w:rPr>
          <w:spacing w:val="-15"/>
        </w:rPr>
        <w:t xml:space="preserve"> </w:t>
      </w:r>
      <w:r w:rsidRPr="008B73C4">
        <w:t>para</w:t>
      </w:r>
      <w:r w:rsidRPr="008B73C4">
        <w:rPr>
          <w:spacing w:val="-14"/>
        </w:rPr>
        <w:t xml:space="preserve"> </w:t>
      </w:r>
      <w:r w:rsidRPr="008B73C4">
        <w:t>realizar</w:t>
      </w:r>
      <w:r w:rsidRPr="008B73C4">
        <w:rPr>
          <w:spacing w:val="-15"/>
        </w:rPr>
        <w:t xml:space="preserve"> </w:t>
      </w:r>
      <w:r w:rsidRPr="008B73C4">
        <w:t>los</w:t>
      </w:r>
      <w:r w:rsidRPr="008B73C4">
        <w:rPr>
          <w:spacing w:val="-14"/>
        </w:rPr>
        <w:t xml:space="preserve"> </w:t>
      </w:r>
      <w:r w:rsidRPr="008B73C4">
        <w:t>Estados Financieros?</w:t>
      </w:r>
    </w:p>
    <w:p w14:paraId="60E7C5F9" w14:textId="77777777" w:rsidR="008B73C4" w:rsidRPr="008B73C4" w:rsidRDefault="008B73C4" w:rsidP="008B73C4">
      <w:r w:rsidRPr="008B73C4">
        <w:t>¿Desde</w:t>
      </w:r>
      <w:r w:rsidRPr="008B73C4">
        <w:rPr>
          <w:spacing w:val="-26"/>
        </w:rPr>
        <w:t xml:space="preserve"> </w:t>
      </w:r>
      <w:r w:rsidRPr="008B73C4">
        <w:t>su</w:t>
      </w:r>
      <w:r w:rsidRPr="008B73C4">
        <w:rPr>
          <w:spacing w:val="-25"/>
        </w:rPr>
        <w:t xml:space="preserve"> </w:t>
      </w:r>
      <w:r w:rsidRPr="008B73C4">
        <w:t>punto</w:t>
      </w:r>
      <w:r w:rsidRPr="008B73C4">
        <w:rPr>
          <w:spacing w:val="-26"/>
        </w:rPr>
        <w:t xml:space="preserve"> </w:t>
      </w:r>
      <w:r w:rsidRPr="008B73C4">
        <w:t>de</w:t>
      </w:r>
      <w:r w:rsidRPr="008B73C4">
        <w:rPr>
          <w:spacing w:val="-25"/>
        </w:rPr>
        <w:t xml:space="preserve"> </w:t>
      </w:r>
      <w:r w:rsidRPr="008B73C4">
        <w:t>vista</w:t>
      </w:r>
      <w:r w:rsidRPr="008B73C4">
        <w:rPr>
          <w:spacing w:val="-26"/>
        </w:rPr>
        <w:t xml:space="preserve"> </w:t>
      </w:r>
      <w:r w:rsidRPr="008B73C4">
        <w:t>cuales</w:t>
      </w:r>
      <w:r w:rsidRPr="008B73C4">
        <w:rPr>
          <w:spacing w:val="-26"/>
        </w:rPr>
        <w:t xml:space="preserve"> </w:t>
      </w:r>
      <w:r w:rsidRPr="008B73C4">
        <w:t>considera</w:t>
      </w:r>
      <w:r w:rsidRPr="008B73C4">
        <w:rPr>
          <w:spacing w:val="-25"/>
        </w:rPr>
        <w:t xml:space="preserve"> </w:t>
      </w:r>
      <w:r w:rsidRPr="008B73C4">
        <w:t>que</w:t>
      </w:r>
      <w:r w:rsidRPr="008B73C4">
        <w:rPr>
          <w:spacing w:val="-26"/>
        </w:rPr>
        <w:t xml:space="preserve"> </w:t>
      </w:r>
      <w:r w:rsidRPr="008B73C4">
        <w:t>perjuicios</w:t>
      </w:r>
      <w:r w:rsidRPr="008B73C4">
        <w:rPr>
          <w:spacing w:val="-25"/>
        </w:rPr>
        <w:t xml:space="preserve"> </w:t>
      </w:r>
      <w:r w:rsidRPr="008B73C4">
        <w:t>le</w:t>
      </w:r>
      <w:r w:rsidRPr="008B73C4">
        <w:rPr>
          <w:spacing w:val="-26"/>
        </w:rPr>
        <w:t xml:space="preserve"> </w:t>
      </w:r>
      <w:r w:rsidRPr="008B73C4">
        <w:t>ocasiona</w:t>
      </w:r>
      <w:r w:rsidRPr="008B73C4">
        <w:rPr>
          <w:spacing w:val="-25"/>
        </w:rPr>
        <w:t xml:space="preserve"> </w:t>
      </w:r>
      <w:r w:rsidRPr="008B73C4">
        <w:t>a</w:t>
      </w:r>
      <w:r w:rsidRPr="008B73C4">
        <w:rPr>
          <w:spacing w:val="-27"/>
        </w:rPr>
        <w:t xml:space="preserve"> </w:t>
      </w:r>
      <w:r w:rsidRPr="008B73C4">
        <w:t>la</w:t>
      </w:r>
      <w:r w:rsidRPr="008B73C4">
        <w:rPr>
          <w:spacing w:val="-25"/>
        </w:rPr>
        <w:t xml:space="preserve"> </w:t>
      </w:r>
      <w:r w:rsidRPr="008B73C4">
        <w:t>empresa</w:t>
      </w:r>
      <w:r w:rsidRPr="008B73C4">
        <w:rPr>
          <w:spacing w:val="-26"/>
        </w:rPr>
        <w:t xml:space="preserve"> </w:t>
      </w:r>
      <w:r w:rsidRPr="008B73C4">
        <w:t>no</w:t>
      </w:r>
      <w:r w:rsidRPr="008B73C4">
        <w:rPr>
          <w:spacing w:val="-25"/>
        </w:rPr>
        <w:t xml:space="preserve"> </w:t>
      </w:r>
      <w:r w:rsidRPr="008B73C4">
        <w:t>tener</w:t>
      </w:r>
      <w:r w:rsidRPr="008B73C4">
        <w:rPr>
          <w:spacing w:val="-26"/>
        </w:rPr>
        <w:t xml:space="preserve"> </w:t>
      </w:r>
      <w:r w:rsidRPr="008B73C4">
        <w:t>la información</w:t>
      </w:r>
      <w:r w:rsidRPr="008B73C4">
        <w:rPr>
          <w:spacing w:val="-23"/>
        </w:rPr>
        <w:t xml:space="preserve"> </w:t>
      </w:r>
      <w:r w:rsidRPr="008B73C4">
        <w:t>contable</w:t>
      </w:r>
      <w:r w:rsidRPr="008B73C4">
        <w:rPr>
          <w:spacing w:val="-24"/>
        </w:rPr>
        <w:t xml:space="preserve"> </w:t>
      </w:r>
      <w:r w:rsidRPr="008B73C4">
        <w:t>de</w:t>
      </w:r>
      <w:r w:rsidRPr="008B73C4">
        <w:rPr>
          <w:spacing w:val="-25"/>
        </w:rPr>
        <w:t xml:space="preserve"> </w:t>
      </w:r>
      <w:r w:rsidRPr="008B73C4">
        <w:t>acuerdo</w:t>
      </w:r>
      <w:r w:rsidRPr="008B73C4">
        <w:rPr>
          <w:spacing w:val="-25"/>
        </w:rPr>
        <w:t xml:space="preserve"> </w:t>
      </w:r>
      <w:r w:rsidRPr="008B73C4">
        <w:t>a</w:t>
      </w:r>
      <w:r w:rsidRPr="008B73C4">
        <w:rPr>
          <w:spacing w:val="-24"/>
        </w:rPr>
        <w:t xml:space="preserve"> </w:t>
      </w:r>
      <w:r w:rsidRPr="008B73C4">
        <w:t>la</w:t>
      </w:r>
      <w:r w:rsidRPr="008B73C4">
        <w:rPr>
          <w:spacing w:val="-23"/>
        </w:rPr>
        <w:t xml:space="preserve"> </w:t>
      </w:r>
      <w:r w:rsidRPr="008B73C4">
        <w:t>normatividad</w:t>
      </w:r>
      <w:r w:rsidRPr="008B73C4">
        <w:rPr>
          <w:spacing w:val="-25"/>
        </w:rPr>
        <w:t xml:space="preserve"> </w:t>
      </w:r>
      <w:r w:rsidRPr="008B73C4">
        <w:t>legal</w:t>
      </w:r>
      <w:r w:rsidRPr="008B73C4">
        <w:rPr>
          <w:spacing w:val="-24"/>
        </w:rPr>
        <w:t xml:space="preserve"> </w:t>
      </w:r>
      <w:r w:rsidRPr="008B73C4">
        <w:t>vigente?</w:t>
      </w:r>
    </w:p>
    <w:p w14:paraId="1C6B1F1C" w14:textId="16238117" w:rsidR="008B73C4" w:rsidRPr="008B73C4" w:rsidRDefault="008B73C4" w:rsidP="008B73C4">
      <w:r w:rsidRPr="008B73C4">
        <w:t>¿Qué</w:t>
      </w:r>
      <w:r w:rsidRPr="008B73C4">
        <w:rPr>
          <w:spacing w:val="-25"/>
        </w:rPr>
        <w:t xml:space="preserve"> </w:t>
      </w:r>
      <w:r w:rsidRPr="008B73C4">
        <w:t>implicaciones</w:t>
      </w:r>
      <w:r w:rsidRPr="008B73C4">
        <w:rPr>
          <w:spacing w:val="-23"/>
        </w:rPr>
        <w:t xml:space="preserve"> </w:t>
      </w:r>
      <w:r w:rsidRPr="008B73C4">
        <w:t>no</w:t>
      </w:r>
      <w:r w:rsidRPr="008B73C4">
        <w:rPr>
          <w:spacing w:val="-24"/>
        </w:rPr>
        <w:t xml:space="preserve"> </w:t>
      </w:r>
      <w:r w:rsidRPr="008B73C4">
        <w:t>identificar</w:t>
      </w:r>
      <w:r w:rsidRPr="008B73C4">
        <w:rPr>
          <w:spacing w:val="-24"/>
        </w:rPr>
        <w:t xml:space="preserve"> </w:t>
      </w:r>
      <w:r w:rsidRPr="008B73C4">
        <w:t>y</w:t>
      </w:r>
      <w:r w:rsidRPr="008B73C4">
        <w:rPr>
          <w:spacing w:val="-24"/>
        </w:rPr>
        <w:t xml:space="preserve"> </w:t>
      </w:r>
      <w:r w:rsidRPr="008B73C4">
        <w:t>archivar</w:t>
      </w:r>
      <w:r w:rsidRPr="008B73C4">
        <w:rPr>
          <w:spacing w:val="-24"/>
        </w:rPr>
        <w:t xml:space="preserve"> </w:t>
      </w:r>
      <w:r w:rsidRPr="008B73C4">
        <w:t>los</w:t>
      </w:r>
      <w:r w:rsidRPr="008B73C4">
        <w:rPr>
          <w:spacing w:val="-25"/>
        </w:rPr>
        <w:t xml:space="preserve"> </w:t>
      </w:r>
      <w:r w:rsidRPr="008B73C4">
        <w:t>documentos</w:t>
      </w:r>
      <w:r w:rsidRPr="008B73C4">
        <w:rPr>
          <w:spacing w:val="-23"/>
        </w:rPr>
        <w:t xml:space="preserve"> </w:t>
      </w:r>
      <w:r w:rsidRPr="008B73C4">
        <w:t>contables?</w:t>
      </w:r>
    </w:p>
    <w:p w14:paraId="7D3ECC31" w14:textId="6B1C0A2C" w:rsidR="008B73C4" w:rsidRPr="008B73C4" w:rsidRDefault="008B73C4" w:rsidP="008B73C4">
      <w:r w:rsidRPr="008B73C4">
        <w:t>Al</w:t>
      </w:r>
      <w:r w:rsidRPr="008B73C4">
        <w:rPr>
          <w:spacing w:val="-48"/>
        </w:rPr>
        <w:t xml:space="preserve"> </w:t>
      </w:r>
      <w:r w:rsidRPr="008B73C4">
        <w:t>finalizar</w:t>
      </w:r>
      <w:r w:rsidRPr="008B73C4">
        <w:rPr>
          <w:spacing w:val="-48"/>
        </w:rPr>
        <w:t xml:space="preserve"> </w:t>
      </w:r>
      <w:r w:rsidRPr="008B73C4">
        <w:t>su</w:t>
      </w:r>
      <w:r w:rsidRPr="008B73C4">
        <w:rPr>
          <w:spacing w:val="-47"/>
        </w:rPr>
        <w:t xml:space="preserve"> </w:t>
      </w:r>
      <w:r w:rsidRPr="008B73C4">
        <w:t>trabajo,</w:t>
      </w:r>
      <w:r w:rsidRPr="008B73C4">
        <w:rPr>
          <w:spacing w:val="-48"/>
        </w:rPr>
        <w:t xml:space="preserve"> </w:t>
      </w:r>
      <w:r w:rsidRPr="008B73C4">
        <w:t>socialice</w:t>
      </w:r>
      <w:r w:rsidRPr="008B73C4">
        <w:rPr>
          <w:spacing w:val="-47"/>
        </w:rPr>
        <w:t xml:space="preserve"> </w:t>
      </w:r>
      <w:r w:rsidRPr="008B73C4">
        <w:t>a</w:t>
      </w:r>
      <w:r w:rsidRPr="008B73C4">
        <w:rPr>
          <w:spacing w:val="-48"/>
        </w:rPr>
        <w:t xml:space="preserve"> </w:t>
      </w:r>
      <w:r w:rsidRPr="008B73C4">
        <w:t>sus</w:t>
      </w:r>
      <w:r w:rsidRPr="008B73C4">
        <w:rPr>
          <w:spacing w:val="-47"/>
        </w:rPr>
        <w:t xml:space="preserve"> </w:t>
      </w:r>
      <w:r w:rsidRPr="008B73C4">
        <w:t>compañeros</w:t>
      </w:r>
      <w:r w:rsidRPr="008B73C4">
        <w:rPr>
          <w:spacing w:val="-47"/>
        </w:rPr>
        <w:t xml:space="preserve"> </w:t>
      </w:r>
      <w:r w:rsidRPr="008B73C4">
        <w:t>e</w:t>
      </w:r>
      <w:r w:rsidRPr="008B73C4">
        <w:rPr>
          <w:spacing w:val="-47"/>
        </w:rPr>
        <w:t xml:space="preserve"> </w:t>
      </w:r>
      <w:r w:rsidRPr="008B73C4">
        <w:t>instructor</w:t>
      </w:r>
      <w:r w:rsidRPr="008B73C4">
        <w:rPr>
          <w:spacing w:val="-47"/>
        </w:rPr>
        <w:t xml:space="preserve"> </w:t>
      </w:r>
      <w:r w:rsidRPr="008B73C4">
        <w:t>los</w:t>
      </w:r>
      <w:r w:rsidRPr="008B73C4">
        <w:rPr>
          <w:spacing w:val="-47"/>
        </w:rPr>
        <w:t xml:space="preserve"> </w:t>
      </w:r>
      <w:r w:rsidRPr="008B73C4">
        <w:t>resultados,</w:t>
      </w:r>
      <w:r w:rsidRPr="008B73C4">
        <w:rPr>
          <w:spacing w:val="-48"/>
        </w:rPr>
        <w:t xml:space="preserve"> </w:t>
      </w:r>
      <w:r w:rsidRPr="008B73C4">
        <w:t>y</w:t>
      </w:r>
      <w:r w:rsidRPr="008B73C4">
        <w:rPr>
          <w:spacing w:val="-47"/>
        </w:rPr>
        <w:t xml:space="preserve"> </w:t>
      </w:r>
      <w:r w:rsidRPr="008B73C4">
        <w:t>preséntelo</w:t>
      </w:r>
      <w:r w:rsidRPr="008B73C4">
        <w:rPr>
          <w:spacing w:val="-47"/>
        </w:rPr>
        <w:t xml:space="preserve"> </w:t>
      </w:r>
      <w:r w:rsidRPr="008B73C4">
        <w:t>de</w:t>
      </w:r>
      <w:r w:rsidRPr="008B73C4">
        <w:rPr>
          <w:spacing w:val="-47"/>
        </w:rPr>
        <w:t xml:space="preserve"> </w:t>
      </w:r>
      <w:r w:rsidRPr="008B73C4">
        <w:t>forma</w:t>
      </w:r>
      <w:r w:rsidRPr="008B73C4">
        <w:rPr>
          <w:spacing w:val="-48"/>
        </w:rPr>
        <w:t xml:space="preserve"> </w:t>
      </w:r>
      <w:r w:rsidRPr="008B73C4">
        <w:t>digital.</w:t>
      </w:r>
    </w:p>
    <w:p w14:paraId="6D2C7281" w14:textId="77777777" w:rsidR="008B73C4" w:rsidRPr="008B73C4" w:rsidRDefault="008B73C4" w:rsidP="008B73C4">
      <w:r w:rsidRPr="008B73C4">
        <w:rPr>
          <w:b/>
        </w:rPr>
        <w:t>Ambiente</w:t>
      </w:r>
      <w:r w:rsidRPr="008B73C4">
        <w:rPr>
          <w:b/>
          <w:spacing w:val="-13"/>
        </w:rPr>
        <w:t xml:space="preserve"> </w:t>
      </w:r>
      <w:r w:rsidRPr="008B73C4">
        <w:rPr>
          <w:b/>
        </w:rPr>
        <w:t>Requerido:</w:t>
      </w:r>
      <w:r w:rsidRPr="008B73C4">
        <w:rPr>
          <w:b/>
          <w:spacing w:val="-13"/>
        </w:rPr>
        <w:t xml:space="preserve"> </w:t>
      </w:r>
      <w:r w:rsidRPr="008B73C4">
        <w:t>Ambiente</w:t>
      </w:r>
      <w:r w:rsidRPr="008B73C4">
        <w:rPr>
          <w:spacing w:val="-30"/>
        </w:rPr>
        <w:t xml:space="preserve"> </w:t>
      </w:r>
      <w:r w:rsidRPr="008B73C4">
        <w:t>de</w:t>
      </w:r>
      <w:r w:rsidRPr="008B73C4">
        <w:rPr>
          <w:spacing w:val="-29"/>
        </w:rPr>
        <w:t xml:space="preserve"> </w:t>
      </w:r>
      <w:r w:rsidRPr="008B73C4">
        <w:t>formación</w:t>
      </w:r>
      <w:r w:rsidRPr="008B73C4">
        <w:rPr>
          <w:spacing w:val="-29"/>
        </w:rPr>
        <w:t xml:space="preserve"> </w:t>
      </w:r>
      <w:r w:rsidRPr="008B73C4">
        <w:t>convencional,</w:t>
      </w:r>
      <w:r w:rsidRPr="008B73C4">
        <w:rPr>
          <w:spacing w:val="-29"/>
        </w:rPr>
        <w:t xml:space="preserve"> </w:t>
      </w:r>
      <w:r w:rsidRPr="008B73C4">
        <w:t>mesas,</w:t>
      </w:r>
      <w:r w:rsidRPr="008B73C4">
        <w:rPr>
          <w:spacing w:val="-29"/>
        </w:rPr>
        <w:t xml:space="preserve"> </w:t>
      </w:r>
      <w:r w:rsidRPr="008B73C4">
        <w:t>sillas,</w:t>
      </w:r>
      <w:r w:rsidRPr="008B73C4">
        <w:rPr>
          <w:spacing w:val="-30"/>
        </w:rPr>
        <w:t xml:space="preserve"> </w:t>
      </w:r>
      <w:r w:rsidRPr="008B73C4">
        <w:t>computadores,</w:t>
      </w:r>
      <w:r w:rsidRPr="008B73C4">
        <w:rPr>
          <w:spacing w:val="-30"/>
        </w:rPr>
        <w:t xml:space="preserve"> </w:t>
      </w:r>
      <w:r w:rsidRPr="008B73C4">
        <w:t>conexión</w:t>
      </w:r>
      <w:r w:rsidRPr="008B73C4">
        <w:rPr>
          <w:spacing w:val="-29"/>
        </w:rPr>
        <w:t xml:space="preserve"> </w:t>
      </w:r>
      <w:r w:rsidRPr="008B73C4">
        <w:t>a internet y</w:t>
      </w:r>
      <w:r w:rsidRPr="008B73C4">
        <w:rPr>
          <w:spacing w:val="13"/>
        </w:rPr>
        <w:t xml:space="preserve"> </w:t>
      </w:r>
      <w:r w:rsidRPr="008B73C4">
        <w:t>televisor.</w:t>
      </w:r>
    </w:p>
    <w:p w14:paraId="5D319EB2" w14:textId="77777777" w:rsidR="008B73C4" w:rsidRPr="008B73C4" w:rsidRDefault="008B73C4" w:rsidP="008B73C4">
      <w:r w:rsidRPr="008B73C4">
        <w:rPr>
          <w:b/>
          <w:w w:val="95"/>
        </w:rPr>
        <w:t>Materiales:</w:t>
      </w:r>
      <w:r w:rsidRPr="008B73C4">
        <w:rPr>
          <w:b/>
          <w:spacing w:val="-1"/>
          <w:w w:val="95"/>
        </w:rPr>
        <w:t xml:space="preserve"> </w:t>
      </w:r>
      <w:r w:rsidRPr="008B73C4">
        <w:rPr>
          <w:w w:val="95"/>
        </w:rPr>
        <w:t>Borrador</w:t>
      </w:r>
      <w:r w:rsidRPr="008B73C4">
        <w:rPr>
          <w:spacing w:val="-18"/>
          <w:w w:val="95"/>
        </w:rPr>
        <w:t xml:space="preserve"> </w:t>
      </w:r>
      <w:r w:rsidRPr="008B73C4">
        <w:rPr>
          <w:w w:val="95"/>
        </w:rPr>
        <w:t>para</w:t>
      </w:r>
      <w:r w:rsidRPr="008B73C4">
        <w:rPr>
          <w:spacing w:val="-17"/>
          <w:w w:val="95"/>
        </w:rPr>
        <w:t xml:space="preserve"> </w:t>
      </w:r>
      <w:r w:rsidRPr="008B73C4">
        <w:rPr>
          <w:w w:val="95"/>
        </w:rPr>
        <w:t>tablero,</w:t>
      </w:r>
      <w:r w:rsidRPr="008B73C4">
        <w:rPr>
          <w:spacing w:val="-17"/>
          <w:w w:val="95"/>
        </w:rPr>
        <w:t xml:space="preserve"> </w:t>
      </w:r>
      <w:r w:rsidRPr="008B73C4">
        <w:rPr>
          <w:w w:val="95"/>
        </w:rPr>
        <w:t>esfero</w:t>
      </w:r>
      <w:r w:rsidRPr="008B73C4">
        <w:rPr>
          <w:spacing w:val="-18"/>
          <w:w w:val="95"/>
        </w:rPr>
        <w:t xml:space="preserve"> </w:t>
      </w:r>
      <w:r w:rsidRPr="008B73C4">
        <w:rPr>
          <w:w w:val="95"/>
        </w:rPr>
        <w:t>de</w:t>
      </w:r>
      <w:r w:rsidRPr="008B73C4">
        <w:rPr>
          <w:spacing w:val="-17"/>
          <w:w w:val="95"/>
        </w:rPr>
        <w:t xml:space="preserve"> </w:t>
      </w:r>
      <w:r w:rsidRPr="008B73C4">
        <w:rPr>
          <w:w w:val="95"/>
        </w:rPr>
        <w:t>punta</w:t>
      </w:r>
      <w:r w:rsidRPr="008B73C4">
        <w:rPr>
          <w:spacing w:val="-18"/>
          <w:w w:val="95"/>
        </w:rPr>
        <w:t xml:space="preserve"> </w:t>
      </w:r>
      <w:r w:rsidRPr="008B73C4">
        <w:rPr>
          <w:w w:val="95"/>
        </w:rPr>
        <w:t>redonda,</w:t>
      </w:r>
      <w:r w:rsidRPr="008B73C4">
        <w:rPr>
          <w:spacing w:val="-18"/>
          <w:w w:val="95"/>
        </w:rPr>
        <w:t xml:space="preserve"> </w:t>
      </w:r>
      <w:r w:rsidRPr="008B73C4">
        <w:rPr>
          <w:w w:val="95"/>
        </w:rPr>
        <w:t>hojas</w:t>
      </w:r>
      <w:r w:rsidRPr="008B73C4">
        <w:rPr>
          <w:spacing w:val="-17"/>
          <w:w w:val="95"/>
        </w:rPr>
        <w:t xml:space="preserve"> </w:t>
      </w:r>
      <w:r w:rsidRPr="008B73C4">
        <w:rPr>
          <w:w w:val="95"/>
        </w:rPr>
        <w:t>cuadriculadas,</w:t>
      </w:r>
      <w:r w:rsidRPr="008B73C4">
        <w:rPr>
          <w:spacing w:val="-18"/>
          <w:w w:val="95"/>
        </w:rPr>
        <w:t xml:space="preserve"> </w:t>
      </w:r>
      <w:r w:rsidRPr="008B73C4">
        <w:rPr>
          <w:w w:val="95"/>
        </w:rPr>
        <w:t>lápiz</w:t>
      </w:r>
      <w:r w:rsidRPr="008B73C4">
        <w:rPr>
          <w:spacing w:val="-17"/>
          <w:w w:val="95"/>
        </w:rPr>
        <w:t xml:space="preserve"> </w:t>
      </w:r>
      <w:r w:rsidRPr="008B73C4">
        <w:rPr>
          <w:w w:val="95"/>
        </w:rPr>
        <w:t>marcador</w:t>
      </w:r>
      <w:r w:rsidRPr="008B73C4">
        <w:rPr>
          <w:spacing w:val="-17"/>
          <w:w w:val="95"/>
        </w:rPr>
        <w:t xml:space="preserve"> </w:t>
      </w:r>
      <w:r w:rsidRPr="008B73C4">
        <w:rPr>
          <w:w w:val="95"/>
        </w:rPr>
        <w:t xml:space="preserve">para </w:t>
      </w:r>
      <w:r w:rsidRPr="008B73C4">
        <w:t>tablero</w:t>
      </w:r>
      <w:r w:rsidRPr="008B73C4">
        <w:rPr>
          <w:spacing w:val="-48"/>
        </w:rPr>
        <w:t xml:space="preserve"> </w:t>
      </w:r>
      <w:r w:rsidRPr="008B73C4">
        <w:t>acrílico,</w:t>
      </w:r>
      <w:r w:rsidRPr="008B73C4">
        <w:rPr>
          <w:spacing w:val="-47"/>
        </w:rPr>
        <w:t xml:space="preserve"> </w:t>
      </w:r>
      <w:r w:rsidRPr="008B73C4">
        <w:t>marcadores</w:t>
      </w:r>
      <w:r w:rsidRPr="008B73C4">
        <w:rPr>
          <w:spacing w:val="-47"/>
        </w:rPr>
        <w:t xml:space="preserve"> </w:t>
      </w:r>
      <w:r w:rsidRPr="008B73C4">
        <w:t>permanentes,</w:t>
      </w:r>
      <w:r w:rsidRPr="008B73C4">
        <w:rPr>
          <w:spacing w:val="-47"/>
        </w:rPr>
        <w:t xml:space="preserve"> </w:t>
      </w:r>
      <w:r w:rsidRPr="008B73C4">
        <w:t>memorias</w:t>
      </w:r>
      <w:r w:rsidRPr="008B73C4">
        <w:rPr>
          <w:spacing w:val="-48"/>
        </w:rPr>
        <w:t xml:space="preserve"> </w:t>
      </w:r>
      <w:r w:rsidRPr="008B73C4">
        <w:t>USB,</w:t>
      </w:r>
      <w:r w:rsidRPr="008B73C4">
        <w:rPr>
          <w:spacing w:val="-47"/>
        </w:rPr>
        <w:t xml:space="preserve"> </w:t>
      </w:r>
      <w:r w:rsidRPr="008B73C4">
        <w:t>papel</w:t>
      </w:r>
      <w:r w:rsidRPr="008B73C4">
        <w:rPr>
          <w:spacing w:val="-47"/>
        </w:rPr>
        <w:t xml:space="preserve"> </w:t>
      </w:r>
      <w:r w:rsidRPr="008B73C4">
        <w:t>blanco,</w:t>
      </w:r>
      <w:r w:rsidRPr="008B73C4">
        <w:rPr>
          <w:spacing w:val="-47"/>
        </w:rPr>
        <w:t xml:space="preserve"> </w:t>
      </w:r>
      <w:r w:rsidRPr="008B73C4">
        <w:t>resaltadores</w:t>
      </w:r>
      <w:r w:rsidRPr="008B73C4">
        <w:rPr>
          <w:spacing w:val="-47"/>
        </w:rPr>
        <w:t xml:space="preserve"> </w:t>
      </w:r>
      <w:r w:rsidRPr="008B73C4">
        <w:t>y</w:t>
      </w:r>
      <w:r w:rsidRPr="008B73C4">
        <w:rPr>
          <w:spacing w:val="-47"/>
        </w:rPr>
        <w:t xml:space="preserve"> </w:t>
      </w:r>
      <w:r w:rsidRPr="008B73C4">
        <w:t>tajalápiz.</w:t>
      </w:r>
    </w:p>
    <w:p w14:paraId="626F00FD" w14:textId="77777777" w:rsidR="008B73C4" w:rsidRPr="008B73C4" w:rsidRDefault="008B73C4" w:rsidP="008B73C4">
      <w:pPr>
        <w:sectPr w:rsidR="008B73C4" w:rsidRPr="008B73C4">
          <w:pgSz w:w="12240" w:h="15840"/>
          <w:pgMar w:top="2460" w:right="500" w:bottom="280" w:left="1260" w:header="1018" w:footer="0" w:gutter="0"/>
          <w:cols w:space="720"/>
        </w:sectPr>
      </w:pPr>
    </w:p>
    <w:p w14:paraId="766DF2D6" w14:textId="77777777" w:rsidR="008B73C4" w:rsidRPr="008B73C4" w:rsidRDefault="008B73C4" w:rsidP="008B73C4">
      <w:pPr>
        <w:pStyle w:val="Textoindependiente"/>
        <w:rPr>
          <w:rFonts w:ascii="Calibri" w:hAnsi="Calibri" w:cs="Calibri"/>
        </w:rPr>
      </w:pPr>
    </w:p>
    <w:p w14:paraId="7309F3D9" w14:textId="77777777" w:rsidR="008B73C4" w:rsidRPr="008B73C4" w:rsidRDefault="008B73C4" w:rsidP="008B73C4">
      <w:pPr>
        <w:ind w:left="298"/>
        <w:jc w:val="both"/>
        <w:rPr>
          <w:rFonts w:cs="Calibri"/>
          <w:b/>
          <w:bCs/>
          <w:i/>
        </w:rPr>
      </w:pPr>
      <w:r w:rsidRPr="008B73C4">
        <w:rPr>
          <w:rFonts w:cs="Calibri"/>
          <w:b/>
          <w:bCs/>
          <w:i/>
        </w:rPr>
        <w:t>Competencia</w:t>
      </w:r>
      <w:proofErr w:type="gramStart"/>
      <w:r w:rsidRPr="008B73C4">
        <w:rPr>
          <w:rFonts w:cs="Calibri"/>
          <w:b/>
          <w:bCs/>
          <w:i/>
        </w:rPr>
        <w:t>:  Reconocer</w:t>
      </w:r>
      <w:proofErr w:type="gramEnd"/>
      <w:r w:rsidRPr="008B73C4">
        <w:rPr>
          <w:rFonts w:cs="Calibri"/>
          <w:b/>
          <w:bCs/>
          <w:i/>
        </w:rPr>
        <w:t xml:space="preserve"> recursos financieros de acuerdo con metodología y normativa.</w:t>
      </w:r>
    </w:p>
    <w:p w14:paraId="5FDCD2A0" w14:textId="77777777" w:rsidR="008B73C4" w:rsidRPr="008B73C4" w:rsidRDefault="008B73C4" w:rsidP="008B73C4">
      <w:pPr>
        <w:pStyle w:val="Textoindependiente"/>
        <w:spacing w:before="1"/>
        <w:rPr>
          <w:rFonts w:ascii="Calibri" w:hAnsi="Calibri" w:cs="Calibri"/>
          <w:i/>
        </w:rPr>
      </w:pPr>
    </w:p>
    <w:p w14:paraId="35893BA3" w14:textId="77777777" w:rsidR="008B73C4" w:rsidRPr="008B73C4" w:rsidRDefault="008B73C4" w:rsidP="008B73C4">
      <w:pPr>
        <w:pStyle w:val="Ttulo1"/>
        <w:spacing w:before="56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 xml:space="preserve">Actividades de Apropiación 1 </w:t>
      </w:r>
    </w:p>
    <w:p w14:paraId="6CC1AB30" w14:textId="77777777" w:rsidR="008B73C4" w:rsidRPr="008B73C4" w:rsidRDefault="008B73C4" w:rsidP="008B73C4">
      <w:pPr>
        <w:pStyle w:val="Textoindependiente"/>
        <w:spacing w:before="43" w:line="290" w:lineRule="auto"/>
        <w:ind w:left="298" w:right="633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Interpretar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políticas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contabilidad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información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financiera,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teniendo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cuenta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normativa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las </w:t>
      </w:r>
      <w:r w:rsidRPr="008B73C4">
        <w:rPr>
          <w:rFonts w:ascii="Calibri" w:hAnsi="Calibri" w:cs="Calibri"/>
        </w:rPr>
        <w:t>políticas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institucionales.</w:t>
      </w:r>
    </w:p>
    <w:p w14:paraId="5CD13B82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61E4D9CB" w14:textId="77777777" w:rsidR="008B73C4" w:rsidRPr="008B73C4" w:rsidRDefault="008B73C4" w:rsidP="008B73C4">
      <w:pPr>
        <w:pStyle w:val="Ttulo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Descripción de la actividad:</w:t>
      </w:r>
    </w:p>
    <w:p w14:paraId="23842C58" w14:textId="77777777" w:rsidR="008B73C4" w:rsidRPr="008B73C4" w:rsidRDefault="008B73C4" w:rsidP="008B73C4">
      <w:pPr>
        <w:pStyle w:val="Textoindependiente"/>
        <w:spacing w:before="44" w:line="290" w:lineRule="auto"/>
        <w:ind w:left="298" w:right="63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esta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actividad: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Forme grupos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(XX)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aprendices,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cada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grupo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debe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elaborar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lectura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artículos relacionados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proofErr w:type="gramStart"/>
      <w:r w:rsidRPr="008B73C4">
        <w:rPr>
          <w:rFonts w:ascii="Calibri" w:hAnsi="Calibri" w:cs="Calibri"/>
          <w:w w:val="95"/>
        </w:rPr>
        <w:t>del</w:t>
      </w:r>
      <w:proofErr w:type="gramEnd"/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código</w:t>
      </w:r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comercio</w:t>
      </w:r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respecto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al</w:t>
      </w:r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tema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asignado,</w:t>
      </w:r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una</w:t>
      </w:r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vez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conceptualizada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esta</w:t>
      </w:r>
      <w:r w:rsidRPr="008B73C4">
        <w:rPr>
          <w:rFonts w:ascii="Calibri" w:hAnsi="Calibri" w:cs="Calibri"/>
          <w:spacing w:val="-3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información </w:t>
      </w:r>
      <w:r w:rsidRPr="008B73C4">
        <w:rPr>
          <w:rFonts w:ascii="Calibri" w:hAnsi="Calibri" w:cs="Calibri"/>
        </w:rPr>
        <w:t>debe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elaborar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exposición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cumpla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siguientes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requisitos:</w:t>
      </w:r>
    </w:p>
    <w:p w14:paraId="20A5FF84" w14:textId="77777777" w:rsidR="008B73C4" w:rsidRPr="008B73C4" w:rsidRDefault="008B73C4" w:rsidP="008B73C4">
      <w:pPr>
        <w:pStyle w:val="Textoindependiente"/>
        <w:spacing w:before="5"/>
        <w:rPr>
          <w:rFonts w:ascii="Calibri" w:hAnsi="Calibri" w:cs="Calibri"/>
        </w:rPr>
      </w:pPr>
    </w:p>
    <w:p w14:paraId="1B4832BD" w14:textId="77777777" w:rsidR="008B73C4" w:rsidRPr="008B73C4" w:rsidRDefault="008B73C4" w:rsidP="004960E0">
      <w:pPr>
        <w:pStyle w:val="Prrafodelista"/>
        <w:widowControl w:val="0"/>
        <w:numPr>
          <w:ilvl w:val="0"/>
          <w:numId w:val="5"/>
        </w:numPr>
        <w:tabs>
          <w:tab w:val="left" w:pos="537"/>
        </w:tabs>
        <w:autoSpaceDE w:val="0"/>
        <w:autoSpaceDN w:val="0"/>
        <w:spacing w:before="1" w:after="0" w:line="290" w:lineRule="auto"/>
        <w:ind w:right="632" w:hanging="1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No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permite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definición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conceptos,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exposición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concepto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entendido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ejemplarizado </w:t>
      </w:r>
      <w:r w:rsidRPr="008B73C4">
        <w:rPr>
          <w:rFonts w:ascii="Calibri" w:hAnsi="Calibri" w:cs="Calibri"/>
        </w:rPr>
        <w:t>por el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Aprendiz.</w:t>
      </w:r>
    </w:p>
    <w:p w14:paraId="3BCF3096" w14:textId="77777777" w:rsidR="008B73C4" w:rsidRPr="008B73C4" w:rsidRDefault="008B73C4" w:rsidP="004960E0">
      <w:pPr>
        <w:pStyle w:val="Prrafodelista"/>
        <w:widowControl w:val="0"/>
        <w:numPr>
          <w:ilvl w:val="0"/>
          <w:numId w:val="5"/>
        </w:numPr>
        <w:tabs>
          <w:tab w:val="left" w:pos="569"/>
        </w:tabs>
        <w:autoSpaceDE w:val="0"/>
        <w:autoSpaceDN w:val="0"/>
        <w:spacing w:after="0" w:line="290" w:lineRule="auto"/>
        <w:ind w:right="631" w:firstLine="0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Desarrolle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exposición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herramienta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su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preferencia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cual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debe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contener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 xml:space="preserve">siguiente información: tipo de sociedad, tipo de socios, capital social, número de socios o accionistas, </w:t>
      </w:r>
      <w:r w:rsidRPr="008B73C4">
        <w:rPr>
          <w:rFonts w:ascii="Calibri" w:hAnsi="Calibri" w:cs="Calibri"/>
          <w:w w:val="95"/>
        </w:rPr>
        <w:t>responsabilidad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socios,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órganos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sociales,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cesión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partes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participaciones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sociales,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pago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capital, revisor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fiscal.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demás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información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si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su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tema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contiene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otras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temáticas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descargue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del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material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apoyo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temas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asignados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cada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uno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grupos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conformados.</w:t>
      </w:r>
    </w:p>
    <w:p w14:paraId="1687BF9D" w14:textId="77777777" w:rsidR="008B73C4" w:rsidRPr="008B73C4" w:rsidRDefault="008B73C4" w:rsidP="004960E0">
      <w:pPr>
        <w:pStyle w:val="Prrafodelista"/>
        <w:widowControl w:val="0"/>
        <w:numPr>
          <w:ilvl w:val="0"/>
          <w:numId w:val="5"/>
        </w:numPr>
        <w:tabs>
          <w:tab w:val="left" w:pos="532"/>
        </w:tabs>
        <w:autoSpaceDE w:val="0"/>
        <w:autoSpaceDN w:val="0"/>
        <w:spacing w:after="0" w:line="290" w:lineRule="auto"/>
        <w:ind w:right="631" w:firstLine="0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Al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finalizar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exposición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grupo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trabajo,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debe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interactuar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resto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del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grupo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por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medio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un juego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elaborado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por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mismos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integrantes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del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grupo,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transferir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forma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didáctica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conocimiento. Ejemplo: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concéntrese,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tingo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tango,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lotería,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etc…</w:t>
      </w:r>
      <w:proofErr w:type="gramStart"/>
      <w:r w:rsidRPr="008B73C4">
        <w:rPr>
          <w:rFonts w:ascii="Calibri" w:hAnsi="Calibri" w:cs="Calibri"/>
          <w:w w:val="95"/>
        </w:rPr>
        <w:t>..</w:t>
      </w:r>
      <w:proofErr w:type="gramEnd"/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(Hacer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uso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creatividad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elaboración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los </w:t>
      </w:r>
      <w:r w:rsidRPr="008B73C4">
        <w:rPr>
          <w:rFonts w:ascii="Calibri" w:hAnsi="Calibri" w:cs="Calibri"/>
        </w:rPr>
        <w:t>juegos).</w:t>
      </w:r>
    </w:p>
    <w:p w14:paraId="70CEAAB2" w14:textId="77777777" w:rsidR="008B73C4" w:rsidRPr="008B73C4" w:rsidRDefault="008B73C4" w:rsidP="008B73C4">
      <w:pPr>
        <w:pStyle w:val="Textoindependiente"/>
        <w:spacing w:before="1"/>
        <w:rPr>
          <w:rFonts w:ascii="Calibri" w:hAnsi="Calibri" w:cs="Calibri"/>
        </w:rPr>
      </w:pPr>
    </w:p>
    <w:p w14:paraId="43776580" w14:textId="77777777" w:rsidR="008B73C4" w:rsidRPr="008B73C4" w:rsidRDefault="008B73C4" w:rsidP="008B73C4">
      <w:pPr>
        <w:pStyle w:val="Textoindependiente"/>
        <w:spacing w:before="1" w:line="278" w:lineRule="auto"/>
        <w:ind w:left="298" w:right="632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Ambiente</w:t>
      </w:r>
      <w:r w:rsidRPr="008B73C4">
        <w:rPr>
          <w:rFonts w:ascii="Calibri" w:hAnsi="Calibri" w:cs="Calibri"/>
          <w:b/>
          <w:spacing w:val="-13"/>
        </w:rPr>
        <w:t xml:space="preserve"> </w:t>
      </w:r>
      <w:r w:rsidRPr="008B73C4">
        <w:rPr>
          <w:rFonts w:ascii="Calibri" w:hAnsi="Calibri" w:cs="Calibri"/>
          <w:b/>
        </w:rPr>
        <w:t>Requerido:</w:t>
      </w:r>
      <w:r w:rsidRPr="008B73C4">
        <w:rPr>
          <w:rFonts w:ascii="Calibri" w:hAnsi="Calibri" w:cs="Calibri"/>
          <w:b/>
          <w:spacing w:val="-13"/>
        </w:rPr>
        <w:t xml:space="preserve"> </w:t>
      </w:r>
      <w:r w:rsidRPr="008B73C4">
        <w:rPr>
          <w:rFonts w:ascii="Calibri" w:hAnsi="Calibri" w:cs="Calibri"/>
        </w:rPr>
        <w:t>Ambiente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formación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convencional,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mesas,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sillas,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computadores,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conexión</w:t>
      </w:r>
      <w:r w:rsidRPr="008B73C4">
        <w:rPr>
          <w:rFonts w:ascii="Calibri" w:hAnsi="Calibri" w:cs="Calibri"/>
          <w:spacing w:val="-29"/>
        </w:rPr>
        <w:t xml:space="preserve"> </w:t>
      </w:r>
      <w:proofErr w:type="gramStart"/>
      <w:r w:rsidRPr="008B73C4">
        <w:rPr>
          <w:rFonts w:ascii="Calibri" w:hAnsi="Calibri" w:cs="Calibri"/>
        </w:rPr>
        <w:t>a</w:t>
      </w:r>
      <w:proofErr w:type="gramEnd"/>
      <w:r w:rsidRPr="008B73C4">
        <w:rPr>
          <w:rFonts w:ascii="Calibri" w:hAnsi="Calibri" w:cs="Calibri"/>
        </w:rPr>
        <w:t xml:space="preserve"> internet y</w:t>
      </w:r>
      <w:r w:rsidRPr="008B73C4">
        <w:rPr>
          <w:rFonts w:ascii="Calibri" w:hAnsi="Calibri" w:cs="Calibri"/>
          <w:spacing w:val="13"/>
        </w:rPr>
        <w:t xml:space="preserve"> </w:t>
      </w:r>
      <w:r w:rsidRPr="008B73C4">
        <w:rPr>
          <w:rFonts w:ascii="Calibri" w:hAnsi="Calibri" w:cs="Calibri"/>
        </w:rPr>
        <w:t>televisor.</w:t>
      </w:r>
    </w:p>
    <w:p w14:paraId="567DBCA3" w14:textId="77777777" w:rsidR="008B73C4" w:rsidRPr="008B73C4" w:rsidRDefault="008B73C4" w:rsidP="008B73C4">
      <w:pPr>
        <w:pStyle w:val="Textoindependiente"/>
        <w:spacing w:before="9" w:line="278" w:lineRule="auto"/>
        <w:ind w:left="298" w:right="633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Materiales:</w:t>
      </w:r>
      <w:r w:rsidRPr="008B73C4">
        <w:rPr>
          <w:rFonts w:ascii="Calibri" w:hAnsi="Calibri" w:cs="Calibri"/>
          <w:b/>
          <w:spacing w:val="-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Borrador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tablero,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esfero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punta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redonda,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hojas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cuadriculadas,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lápiz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marcadores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para </w:t>
      </w:r>
      <w:r w:rsidRPr="008B73C4">
        <w:rPr>
          <w:rFonts w:ascii="Calibri" w:hAnsi="Calibri" w:cs="Calibri"/>
        </w:rPr>
        <w:t>tablero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acrílico,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marcadores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permanentes,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memorias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USB,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papel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blanco,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resaltadores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tajalápiz.</w:t>
      </w:r>
    </w:p>
    <w:p w14:paraId="30BA8A97" w14:textId="77777777" w:rsidR="008B73C4" w:rsidRPr="008B73C4" w:rsidRDefault="008B73C4" w:rsidP="008B73C4">
      <w:pPr>
        <w:pStyle w:val="Textoindependiente"/>
        <w:spacing w:before="4"/>
        <w:rPr>
          <w:rFonts w:ascii="Calibri" w:hAnsi="Calibri" w:cs="Calibri"/>
        </w:rPr>
      </w:pPr>
    </w:p>
    <w:p w14:paraId="7F63805E" w14:textId="77777777" w:rsidR="008B73C4" w:rsidRPr="008B73C4" w:rsidRDefault="008B73C4" w:rsidP="008B73C4">
      <w:pPr>
        <w:pStyle w:val="Ttulo1"/>
        <w:spacing w:before="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Actividad de Apropiación</w:t>
      </w:r>
      <w:r w:rsidRPr="008B73C4">
        <w:rPr>
          <w:rFonts w:cs="Calibri"/>
          <w:spacing w:val="-4"/>
          <w:sz w:val="22"/>
          <w:szCs w:val="22"/>
        </w:rPr>
        <w:t xml:space="preserve"> </w:t>
      </w:r>
      <w:r w:rsidRPr="008B73C4">
        <w:rPr>
          <w:rFonts w:cs="Calibri"/>
          <w:sz w:val="22"/>
          <w:szCs w:val="22"/>
        </w:rPr>
        <w:t>2</w:t>
      </w:r>
    </w:p>
    <w:p w14:paraId="27409B39" w14:textId="77777777" w:rsidR="008B73C4" w:rsidRPr="008B73C4" w:rsidRDefault="008B73C4" w:rsidP="008B73C4">
      <w:pPr>
        <w:spacing w:before="41"/>
        <w:ind w:left="301" w:right="885"/>
        <w:rPr>
          <w:rFonts w:cs="Calibri"/>
          <w:b/>
        </w:rPr>
      </w:pPr>
      <w:r w:rsidRPr="008B73C4">
        <w:rPr>
          <w:rFonts w:cs="Calibri"/>
          <w:b/>
        </w:rPr>
        <w:t>Reconocer los documentos originados en la actividad económica, de acuerdo a las políticas contables.</w:t>
      </w:r>
    </w:p>
    <w:p w14:paraId="748FA3F5" w14:textId="77777777" w:rsidR="008B73C4" w:rsidRPr="008B73C4" w:rsidRDefault="008B73C4" w:rsidP="008B73C4">
      <w:pPr>
        <w:spacing w:before="41" w:line="552" w:lineRule="auto"/>
        <w:ind w:left="298" w:right="886"/>
        <w:rPr>
          <w:rFonts w:cs="Calibri"/>
          <w:b/>
        </w:rPr>
      </w:pPr>
      <w:r w:rsidRPr="008B73C4">
        <w:rPr>
          <w:rFonts w:cs="Calibri"/>
          <w:b/>
        </w:rPr>
        <w:t xml:space="preserve"> Descripción de la</w:t>
      </w:r>
      <w:r w:rsidRPr="008B73C4">
        <w:rPr>
          <w:rFonts w:cs="Calibri"/>
          <w:b/>
          <w:spacing w:val="-1"/>
        </w:rPr>
        <w:t xml:space="preserve"> </w:t>
      </w:r>
      <w:r w:rsidRPr="008B73C4">
        <w:rPr>
          <w:rFonts w:cs="Calibri"/>
          <w:b/>
        </w:rPr>
        <w:t>actividad:</w:t>
      </w:r>
    </w:p>
    <w:p w14:paraId="4591EE6E" w14:textId="5886A0B9" w:rsidR="008B73C4" w:rsidRPr="008B73C4" w:rsidRDefault="008B73C4" w:rsidP="008B73C4">
      <w:pPr>
        <w:spacing w:before="41" w:line="552" w:lineRule="auto"/>
        <w:ind w:left="298" w:right="886"/>
        <w:rPr>
          <w:rFonts w:cs="Calibri"/>
        </w:rPr>
      </w:pPr>
      <w:r w:rsidRPr="008B73C4">
        <w:rPr>
          <w:rFonts w:cs="Calibri"/>
        </w:rPr>
        <w:t>Consulte</w:t>
      </w:r>
      <w:r w:rsidRPr="008B73C4">
        <w:rPr>
          <w:rFonts w:cs="Calibri"/>
          <w:spacing w:val="-43"/>
        </w:rPr>
        <w:t xml:space="preserve"> </w:t>
      </w:r>
      <w:r>
        <w:rPr>
          <w:rFonts w:cs="Calibri"/>
          <w:spacing w:val="-43"/>
        </w:rPr>
        <w:t xml:space="preserve"> </w:t>
      </w:r>
      <w:r w:rsidRPr="008B73C4">
        <w:rPr>
          <w:rFonts w:cs="Calibri"/>
        </w:rPr>
        <w:t>el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libro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Contabilidad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General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con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enfoque</w:t>
      </w:r>
      <w:r w:rsidRPr="008B73C4">
        <w:rPr>
          <w:rFonts w:cs="Calibri"/>
          <w:spacing w:val="-43"/>
        </w:rPr>
        <w:t xml:space="preserve"> </w:t>
      </w:r>
      <w:r>
        <w:rPr>
          <w:rFonts w:cs="Calibri"/>
          <w:spacing w:val="-43"/>
        </w:rPr>
        <w:t xml:space="preserve"> </w:t>
      </w:r>
      <w:r w:rsidRPr="008B73C4">
        <w:rPr>
          <w:rFonts w:cs="Calibri"/>
        </w:rPr>
        <w:t>NIIF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para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las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pymes</w:t>
      </w:r>
      <w:r w:rsidRPr="008B73C4">
        <w:rPr>
          <w:rFonts w:cs="Calibri"/>
          <w:spacing w:val="-42"/>
        </w:rPr>
        <w:t xml:space="preserve"> </w:t>
      </w:r>
      <w:r w:rsidRPr="008B73C4">
        <w:rPr>
          <w:rFonts w:cs="Calibri"/>
        </w:rPr>
        <w:t>(5ª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ed.)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y</w:t>
      </w:r>
      <w:r w:rsidRPr="008B73C4">
        <w:rPr>
          <w:rFonts w:cs="Calibri"/>
          <w:spacing w:val="-44"/>
        </w:rPr>
        <w:t xml:space="preserve"> </w:t>
      </w:r>
      <w:r>
        <w:rPr>
          <w:rFonts w:cs="Calibri"/>
          <w:spacing w:val="-44"/>
        </w:rPr>
        <w:t xml:space="preserve"> </w:t>
      </w:r>
      <w:r w:rsidRPr="008B73C4">
        <w:rPr>
          <w:rFonts w:cs="Calibri"/>
        </w:rPr>
        <w:t>lea</w:t>
      </w:r>
      <w:r>
        <w:rPr>
          <w:rFonts w:cs="Calibri"/>
        </w:rPr>
        <w:t xml:space="preserve"> </w:t>
      </w:r>
      <w:r w:rsidRPr="008B73C4">
        <w:rPr>
          <w:rFonts w:cs="Calibri"/>
          <w:spacing w:val="-42"/>
        </w:rPr>
        <w:t xml:space="preserve"> </w:t>
      </w:r>
      <w:r w:rsidRPr="008B73C4">
        <w:rPr>
          <w:rFonts w:cs="Calibri"/>
        </w:rPr>
        <w:t>el</w:t>
      </w:r>
      <w:r w:rsidRPr="008B73C4">
        <w:rPr>
          <w:rFonts w:cs="Calibri"/>
          <w:spacing w:val="-43"/>
        </w:rPr>
        <w:t xml:space="preserve"> </w:t>
      </w:r>
      <w:r>
        <w:rPr>
          <w:rFonts w:cs="Calibri"/>
          <w:spacing w:val="-43"/>
        </w:rPr>
        <w:t xml:space="preserve"> </w:t>
      </w:r>
      <w:r w:rsidRPr="008B73C4">
        <w:rPr>
          <w:rFonts w:cs="Calibri"/>
        </w:rPr>
        <w:t>tema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6</w:t>
      </w:r>
      <w:r>
        <w:rPr>
          <w:rFonts w:cs="Calibri"/>
        </w:rPr>
        <w:t xml:space="preserve"> </w:t>
      </w:r>
      <w:r w:rsidRPr="008B73C4">
        <w:rPr>
          <w:rFonts w:cs="Calibri"/>
          <w:spacing w:val="-43"/>
        </w:rPr>
        <w:t xml:space="preserve"> </w:t>
      </w:r>
      <w:r w:rsidRPr="008B73C4">
        <w:rPr>
          <w:rFonts w:cs="Calibri"/>
        </w:rPr>
        <w:t>Soportes contables,</w:t>
      </w:r>
      <w:r w:rsidRPr="008B73C4">
        <w:rPr>
          <w:rFonts w:cs="Calibri"/>
          <w:spacing w:val="-21"/>
        </w:rPr>
        <w:t xml:space="preserve"> </w:t>
      </w:r>
      <w:r w:rsidRPr="008B73C4">
        <w:rPr>
          <w:rFonts w:cs="Calibri"/>
        </w:rPr>
        <w:t>del</w:t>
      </w:r>
      <w:r w:rsidRPr="008B73C4">
        <w:rPr>
          <w:rFonts w:cs="Calibri"/>
          <w:spacing w:val="-20"/>
        </w:rPr>
        <w:t xml:space="preserve"> </w:t>
      </w:r>
      <w:r w:rsidRPr="008B73C4">
        <w:rPr>
          <w:rFonts w:cs="Calibri"/>
        </w:rPr>
        <w:t>capítulo</w:t>
      </w:r>
      <w:r w:rsidRPr="008B73C4">
        <w:rPr>
          <w:rFonts w:cs="Calibri"/>
          <w:spacing w:val="-20"/>
        </w:rPr>
        <w:t xml:space="preserve"> </w:t>
      </w:r>
      <w:r w:rsidRPr="008B73C4">
        <w:rPr>
          <w:rFonts w:cs="Calibri"/>
        </w:rPr>
        <w:t>6.</w:t>
      </w:r>
      <w:r w:rsidRPr="008B73C4">
        <w:rPr>
          <w:rFonts w:cs="Calibri"/>
          <w:spacing w:val="-20"/>
        </w:rPr>
        <w:t xml:space="preserve"> </w:t>
      </w:r>
      <w:r w:rsidRPr="008B73C4">
        <w:rPr>
          <w:rFonts w:cs="Calibri"/>
        </w:rPr>
        <w:t>Páginas</w:t>
      </w:r>
      <w:r w:rsidRPr="008B73C4">
        <w:rPr>
          <w:rFonts w:cs="Calibri"/>
          <w:spacing w:val="-20"/>
        </w:rPr>
        <w:t xml:space="preserve"> </w:t>
      </w:r>
      <w:r w:rsidRPr="008B73C4">
        <w:rPr>
          <w:rFonts w:cs="Calibri"/>
        </w:rPr>
        <w:t>143</w:t>
      </w:r>
      <w:r w:rsidRPr="008B73C4">
        <w:rPr>
          <w:rFonts w:cs="Calibri"/>
          <w:spacing w:val="-20"/>
        </w:rPr>
        <w:t xml:space="preserve"> </w:t>
      </w:r>
      <w:r w:rsidRPr="008B73C4">
        <w:rPr>
          <w:rFonts w:cs="Calibri"/>
        </w:rPr>
        <w:t>a</w:t>
      </w:r>
      <w:r w:rsidRPr="008B73C4">
        <w:rPr>
          <w:rFonts w:cs="Calibri"/>
          <w:spacing w:val="-19"/>
        </w:rPr>
        <w:t xml:space="preserve"> </w:t>
      </w:r>
      <w:r w:rsidRPr="008B73C4">
        <w:rPr>
          <w:rFonts w:cs="Calibri"/>
        </w:rPr>
        <w:t>162.</w:t>
      </w:r>
    </w:p>
    <w:p w14:paraId="0A74D8B1" w14:textId="77777777" w:rsidR="008B73C4" w:rsidRPr="008B73C4" w:rsidRDefault="008B73C4" w:rsidP="008B73C4">
      <w:pPr>
        <w:pStyle w:val="Textoindependiente"/>
        <w:spacing w:line="290" w:lineRule="auto"/>
        <w:ind w:left="298" w:right="631"/>
        <w:jc w:val="both"/>
        <w:rPr>
          <w:rFonts w:ascii="Calibri" w:hAnsi="Calibri" w:cs="Calibri"/>
          <w:spacing w:val="-43"/>
        </w:rPr>
      </w:pPr>
      <w:r w:rsidRPr="008B73C4">
        <w:rPr>
          <w:rFonts w:ascii="Calibri" w:hAnsi="Calibri" w:cs="Calibri"/>
          <w:w w:val="95"/>
        </w:rPr>
        <w:lastRenderedPageBreak/>
        <w:t>Reúnase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grupos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trabajo,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presente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proofErr w:type="gramStart"/>
      <w:r w:rsidRPr="008B73C4">
        <w:rPr>
          <w:rFonts w:ascii="Calibri" w:hAnsi="Calibri" w:cs="Calibri"/>
          <w:w w:val="95"/>
        </w:rPr>
        <w:t>un</w:t>
      </w:r>
      <w:proofErr w:type="gramEnd"/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cuadro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comparativo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relacione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diferentes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clases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documentos</w:t>
      </w:r>
      <w:r w:rsidRPr="008B73C4">
        <w:rPr>
          <w:rFonts w:ascii="Calibri" w:hAnsi="Calibri" w:cs="Calibri"/>
          <w:spacing w:val="-42"/>
        </w:rPr>
        <w:t xml:space="preserve"> </w:t>
      </w:r>
      <w:r w:rsidRPr="008B73C4">
        <w:rPr>
          <w:rFonts w:ascii="Calibri" w:hAnsi="Calibri" w:cs="Calibri"/>
        </w:rPr>
        <w:t>contables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2"/>
        </w:rPr>
        <w:t xml:space="preserve"> </w:t>
      </w:r>
      <w:r w:rsidRPr="008B73C4">
        <w:rPr>
          <w:rFonts w:ascii="Calibri" w:hAnsi="Calibri" w:cs="Calibri"/>
        </w:rPr>
        <w:t>no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contables</w:t>
      </w:r>
      <w:r w:rsidRPr="008B73C4">
        <w:rPr>
          <w:rFonts w:ascii="Calibri" w:hAnsi="Calibri" w:cs="Calibri"/>
          <w:spacing w:val="-42"/>
        </w:rPr>
        <w:t xml:space="preserve"> </w:t>
      </w:r>
      <w:r w:rsidRPr="008B73C4">
        <w:rPr>
          <w:rFonts w:ascii="Calibri" w:hAnsi="Calibri" w:cs="Calibri"/>
        </w:rPr>
        <w:t>utilizados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42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42"/>
        </w:rPr>
        <w:t xml:space="preserve"> </w:t>
      </w:r>
      <w:r w:rsidRPr="008B73C4">
        <w:rPr>
          <w:rFonts w:ascii="Calibri" w:hAnsi="Calibri" w:cs="Calibri"/>
        </w:rPr>
        <w:t>mipymes</w:t>
      </w:r>
      <w:r w:rsidRPr="008B73C4">
        <w:rPr>
          <w:rFonts w:ascii="Calibri" w:hAnsi="Calibri" w:cs="Calibri"/>
          <w:spacing w:val="-43"/>
        </w:rPr>
        <w:t xml:space="preserve"> </w:t>
      </w:r>
    </w:p>
    <w:p w14:paraId="3FA9B2E7" w14:textId="77777777" w:rsidR="008B73C4" w:rsidRPr="008B73C4" w:rsidRDefault="008B73C4" w:rsidP="008B73C4">
      <w:pPr>
        <w:pStyle w:val="Textoindependiente"/>
        <w:spacing w:line="290" w:lineRule="auto"/>
        <w:ind w:left="298" w:right="631"/>
        <w:jc w:val="both"/>
        <w:rPr>
          <w:rFonts w:ascii="Calibri" w:hAnsi="Calibri" w:cs="Calibri"/>
        </w:rPr>
      </w:pPr>
    </w:p>
    <w:p w14:paraId="6C410F06" w14:textId="77777777" w:rsidR="008B73C4" w:rsidRPr="008B73C4" w:rsidRDefault="008B73C4" w:rsidP="008B73C4">
      <w:pPr>
        <w:pStyle w:val="Textoindependiente"/>
        <w:spacing w:line="290" w:lineRule="auto"/>
        <w:ind w:left="298" w:right="631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Elaborar cuadro comparativo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34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herramienta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ofimática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su</w:t>
      </w:r>
      <w:r w:rsidRPr="008B73C4">
        <w:rPr>
          <w:rFonts w:ascii="Calibri" w:hAnsi="Calibri" w:cs="Calibri"/>
          <w:spacing w:val="-34"/>
        </w:rPr>
        <w:t xml:space="preserve"> </w:t>
      </w:r>
      <w:r w:rsidRPr="008B73C4">
        <w:rPr>
          <w:rFonts w:ascii="Calibri" w:hAnsi="Calibri" w:cs="Calibri"/>
        </w:rPr>
        <w:t>preferencia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envié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el archivo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al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instructor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través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plataforma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aprendizaje.</w:t>
      </w:r>
    </w:p>
    <w:p w14:paraId="16EA417C" w14:textId="77777777" w:rsidR="008B73C4" w:rsidRPr="008B73C4" w:rsidRDefault="008B73C4" w:rsidP="008B73C4">
      <w:pPr>
        <w:pStyle w:val="Textoindependiente"/>
        <w:spacing w:before="2"/>
        <w:rPr>
          <w:rFonts w:ascii="Calibri" w:hAnsi="Calibri" w:cs="Calibri"/>
        </w:rPr>
      </w:pPr>
    </w:p>
    <w:p w14:paraId="33DEDF88" w14:textId="77777777" w:rsidR="008B73C4" w:rsidRPr="008B73C4" w:rsidRDefault="008B73C4" w:rsidP="008B73C4">
      <w:pPr>
        <w:pStyle w:val="Textoindependiente"/>
        <w:spacing w:before="1" w:line="278" w:lineRule="auto"/>
        <w:ind w:left="298" w:right="632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Ambiente</w:t>
      </w:r>
      <w:r w:rsidRPr="008B73C4">
        <w:rPr>
          <w:rFonts w:ascii="Calibri" w:hAnsi="Calibri" w:cs="Calibri"/>
          <w:b/>
          <w:spacing w:val="-13"/>
        </w:rPr>
        <w:t xml:space="preserve"> </w:t>
      </w:r>
      <w:r w:rsidRPr="008B73C4">
        <w:rPr>
          <w:rFonts w:ascii="Calibri" w:hAnsi="Calibri" w:cs="Calibri"/>
          <w:b/>
        </w:rPr>
        <w:t>Requerido:</w:t>
      </w:r>
      <w:r w:rsidRPr="008B73C4">
        <w:rPr>
          <w:rFonts w:ascii="Calibri" w:hAnsi="Calibri" w:cs="Calibri"/>
          <w:b/>
          <w:spacing w:val="-14"/>
        </w:rPr>
        <w:t xml:space="preserve"> </w:t>
      </w:r>
      <w:r w:rsidRPr="008B73C4">
        <w:rPr>
          <w:rFonts w:ascii="Calibri" w:hAnsi="Calibri" w:cs="Calibri"/>
        </w:rPr>
        <w:t>Ambiente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formación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convencional,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mesas,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sillas,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computadores,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conexión</w:t>
      </w:r>
      <w:r w:rsidRPr="008B73C4">
        <w:rPr>
          <w:rFonts w:ascii="Calibri" w:hAnsi="Calibri" w:cs="Calibri"/>
          <w:spacing w:val="-30"/>
        </w:rPr>
        <w:t xml:space="preserve"> </w:t>
      </w:r>
      <w:proofErr w:type="gramStart"/>
      <w:r w:rsidRPr="008B73C4">
        <w:rPr>
          <w:rFonts w:ascii="Calibri" w:hAnsi="Calibri" w:cs="Calibri"/>
        </w:rPr>
        <w:t>a</w:t>
      </w:r>
      <w:proofErr w:type="gramEnd"/>
      <w:r w:rsidRPr="008B73C4">
        <w:rPr>
          <w:rFonts w:ascii="Calibri" w:hAnsi="Calibri" w:cs="Calibri"/>
        </w:rPr>
        <w:t xml:space="preserve"> internet y</w:t>
      </w:r>
      <w:r w:rsidRPr="008B73C4">
        <w:rPr>
          <w:rFonts w:ascii="Calibri" w:hAnsi="Calibri" w:cs="Calibri"/>
          <w:spacing w:val="13"/>
        </w:rPr>
        <w:t xml:space="preserve"> </w:t>
      </w:r>
      <w:r w:rsidRPr="008B73C4">
        <w:rPr>
          <w:rFonts w:ascii="Calibri" w:hAnsi="Calibri" w:cs="Calibri"/>
        </w:rPr>
        <w:t>televisor.</w:t>
      </w:r>
    </w:p>
    <w:p w14:paraId="083221B4" w14:textId="77777777" w:rsidR="008B73C4" w:rsidRPr="008B73C4" w:rsidRDefault="008B73C4" w:rsidP="008B73C4">
      <w:pPr>
        <w:pStyle w:val="Textoindependiente"/>
        <w:spacing w:before="9" w:line="278" w:lineRule="auto"/>
        <w:ind w:left="298" w:right="633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Materiales:</w:t>
      </w:r>
      <w:r w:rsidRPr="008B73C4">
        <w:rPr>
          <w:rFonts w:ascii="Calibri" w:hAnsi="Calibri" w:cs="Calibri"/>
          <w:b/>
          <w:spacing w:val="-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Borrador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tablero,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esfero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punta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redonda,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hojas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cuadriculadas,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lápiz,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marcadores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para </w:t>
      </w:r>
      <w:r w:rsidRPr="008B73C4">
        <w:rPr>
          <w:rFonts w:ascii="Calibri" w:hAnsi="Calibri" w:cs="Calibri"/>
        </w:rPr>
        <w:t>tablero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acrílico,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marcadores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permanentes,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memorias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USB,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papel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blanco,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resaltadores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tajalápiz.</w:t>
      </w:r>
    </w:p>
    <w:p w14:paraId="064399D6" w14:textId="77777777" w:rsidR="008B73C4" w:rsidRPr="008B73C4" w:rsidRDefault="008B73C4" w:rsidP="008B73C4">
      <w:pPr>
        <w:pStyle w:val="Textoindependiente"/>
        <w:spacing w:before="4"/>
        <w:rPr>
          <w:rFonts w:ascii="Calibri" w:hAnsi="Calibri" w:cs="Calibri"/>
        </w:rPr>
      </w:pPr>
    </w:p>
    <w:p w14:paraId="6A7156FE" w14:textId="77777777" w:rsidR="008B73C4" w:rsidRPr="008B73C4" w:rsidRDefault="008B73C4" w:rsidP="008B73C4">
      <w:pPr>
        <w:pStyle w:val="Ttulo1"/>
        <w:spacing w:before="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Actividad de Apropiación 3</w:t>
      </w:r>
    </w:p>
    <w:p w14:paraId="19234D94" w14:textId="77777777" w:rsidR="008B73C4" w:rsidRPr="008B73C4" w:rsidRDefault="008B73C4" w:rsidP="008B73C4">
      <w:pPr>
        <w:spacing w:before="41"/>
        <w:ind w:left="298" w:right="628"/>
        <w:rPr>
          <w:rFonts w:cs="Calibri"/>
          <w:b/>
        </w:rPr>
      </w:pPr>
      <w:r w:rsidRPr="008B73C4">
        <w:rPr>
          <w:rFonts w:cs="Calibri"/>
          <w:b/>
        </w:rPr>
        <w:t>Registrar las transacciones de acuerdo a los principios contables para elaboración de informes financieros.</w:t>
      </w:r>
    </w:p>
    <w:p w14:paraId="7A63F18A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  <w:b/>
        </w:rPr>
      </w:pPr>
    </w:p>
    <w:p w14:paraId="673645F9" w14:textId="77777777" w:rsidR="008B73C4" w:rsidRPr="008B73C4" w:rsidRDefault="008B73C4" w:rsidP="008B73C4">
      <w:pPr>
        <w:ind w:left="298"/>
        <w:rPr>
          <w:rFonts w:cs="Calibri"/>
          <w:b/>
        </w:rPr>
      </w:pPr>
      <w:r w:rsidRPr="008B73C4">
        <w:rPr>
          <w:rFonts w:cs="Calibri"/>
          <w:b/>
        </w:rPr>
        <w:t>Descripción de la actividad:</w:t>
      </w:r>
    </w:p>
    <w:p w14:paraId="282751A0" w14:textId="77777777" w:rsidR="008B73C4" w:rsidRPr="008B73C4" w:rsidRDefault="008B73C4" w:rsidP="008B73C4">
      <w:pPr>
        <w:pStyle w:val="Textoindependiente"/>
        <w:spacing w:before="43" w:line="290" w:lineRule="auto"/>
        <w:ind w:left="298" w:right="632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De manera individual, elaborar registros contables para una empresa. Elaborar libro diario y libro mayor</w:t>
      </w:r>
      <w:r w:rsidRPr="008B73C4">
        <w:rPr>
          <w:rFonts w:ascii="Calibri" w:hAnsi="Calibri" w:cs="Calibri"/>
        </w:rPr>
        <w:t>.</w:t>
      </w:r>
    </w:p>
    <w:p w14:paraId="07733DBF" w14:textId="77777777" w:rsidR="008B73C4" w:rsidRPr="008B73C4" w:rsidRDefault="008B73C4" w:rsidP="008B73C4">
      <w:pPr>
        <w:pStyle w:val="Textoindependiente"/>
        <w:spacing w:line="290" w:lineRule="auto"/>
        <w:ind w:left="298" w:right="633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Desarrollar la actividad en Excel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envié</w:t>
      </w:r>
      <w:r w:rsidRPr="008B73C4">
        <w:rPr>
          <w:rFonts w:ascii="Calibri" w:hAnsi="Calibri" w:cs="Calibri"/>
          <w:spacing w:val="-2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archivo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al</w:t>
      </w:r>
      <w:r w:rsidRPr="008B73C4">
        <w:rPr>
          <w:rFonts w:ascii="Calibri" w:hAnsi="Calibri" w:cs="Calibri"/>
          <w:spacing w:val="-1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instructor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a </w:t>
      </w:r>
      <w:r w:rsidRPr="008B73C4">
        <w:rPr>
          <w:rFonts w:ascii="Calibri" w:hAnsi="Calibri" w:cs="Calibri"/>
        </w:rPr>
        <w:t>través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plataforma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aprendizaje.</w:t>
      </w:r>
    </w:p>
    <w:p w14:paraId="6B147AF6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0BBE2083" w14:textId="77777777" w:rsidR="008B73C4" w:rsidRPr="008B73C4" w:rsidRDefault="008B73C4" w:rsidP="008B73C4">
      <w:pPr>
        <w:pStyle w:val="Textoindependiente"/>
        <w:spacing w:line="278" w:lineRule="auto"/>
        <w:ind w:left="298" w:right="632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Ambiente</w:t>
      </w:r>
      <w:r w:rsidRPr="008B73C4">
        <w:rPr>
          <w:rFonts w:ascii="Calibri" w:hAnsi="Calibri" w:cs="Calibri"/>
          <w:b/>
          <w:spacing w:val="-13"/>
        </w:rPr>
        <w:t xml:space="preserve"> </w:t>
      </w:r>
      <w:r w:rsidRPr="008B73C4">
        <w:rPr>
          <w:rFonts w:ascii="Calibri" w:hAnsi="Calibri" w:cs="Calibri"/>
          <w:b/>
        </w:rPr>
        <w:t>Requerido:</w:t>
      </w:r>
      <w:r w:rsidRPr="008B73C4">
        <w:rPr>
          <w:rFonts w:ascii="Calibri" w:hAnsi="Calibri" w:cs="Calibri"/>
          <w:b/>
          <w:spacing w:val="-14"/>
        </w:rPr>
        <w:t xml:space="preserve"> </w:t>
      </w:r>
      <w:r w:rsidRPr="008B73C4">
        <w:rPr>
          <w:rFonts w:ascii="Calibri" w:hAnsi="Calibri" w:cs="Calibri"/>
        </w:rPr>
        <w:t>Ambiente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formación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convencional,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mesas,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sillas,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computadores,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conexión</w:t>
      </w:r>
      <w:r w:rsidRPr="008B73C4">
        <w:rPr>
          <w:rFonts w:ascii="Calibri" w:hAnsi="Calibri" w:cs="Calibri"/>
          <w:spacing w:val="-30"/>
        </w:rPr>
        <w:t xml:space="preserve"> </w:t>
      </w:r>
      <w:proofErr w:type="gramStart"/>
      <w:r w:rsidRPr="008B73C4">
        <w:rPr>
          <w:rFonts w:ascii="Calibri" w:hAnsi="Calibri" w:cs="Calibri"/>
        </w:rPr>
        <w:t>a</w:t>
      </w:r>
      <w:proofErr w:type="gramEnd"/>
      <w:r w:rsidRPr="008B73C4">
        <w:rPr>
          <w:rFonts w:ascii="Calibri" w:hAnsi="Calibri" w:cs="Calibri"/>
        </w:rPr>
        <w:t xml:space="preserve"> internet y</w:t>
      </w:r>
      <w:r w:rsidRPr="008B73C4">
        <w:rPr>
          <w:rFonts w:ascii="Calibri" w:hAnsi="Calibri" w:cs="Calibri"/>
          <w:spacing w:val="13"/>
        </w:rPr>
        <w:t xml:space="preserve"> </w:t>
      </w:r>
      <w:r w:rsidRPr="008B73C4">
        <w:rPr>
          <w:rFonts w:ascii="Calibri" w:hAnsi="Calibri" w:cs="Calibri"/>
        </w:rPr>
        <w:t>televisor.</w:t>
      </w:r>
    </w:p>
    <w:p w14:paraId="17F1FFDC" w14:textId="77777777" w:rsidR="008B73C4" w:rsidRPr="008B73C4" w:rsidRDefault="008B73C4" w:rsidP="008B73C4">
      <w:pPr>
        <w:pStyle w:val="Textoindependiente"/>
        <w:spacing w:before="10" w:line="278" w:lineRule="auto"/>
        <w:ind w:left="298" w:right="633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Materiales:</w:t>
      </w:r>
      <w:r w:rsidRPr="008B73C4">
        <w:rPr>
          <w:rFonts w:ascii="Calibri" w:hAnsi="Calibri" w:cs="Calibri"/>
          <w:b/>
          <w:spacing w:val="-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Borrador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tablero,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esfero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punta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redonda,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hojas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cuadriculadas,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lápiz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marcadores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para </w:t>
      </w:r>
      <w:r w:rsidRPr="008B73C4">
        <w:rPr>
          <w:rFonts w:ascii="Calibri" w:hAnsi="Calibri" w:cs="Calibri"/>
        </w:rPr>
        <w:t>tablero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acrílico,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marcadores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permanentes,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memorias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USB,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papel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blanco,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resaltadores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tajalápiz.</w:t>
      </w:r>
    </w:p>
    <w:p w14:paraId="39F14C3A" w14:textId="77777777" w:rsidR="008B73C4" w:rsidRPr="008B73C4" w:rsidRDefault="008B73C4" w:rsidP="008B73C4">
      <w:pPr>
        <w:pStyle w:val="Textoindependiente"/>
        <w:spacing w:before="5"/>
        <w:rPr>
          <w:rFonts w:ascii="Calibri" w:hAnsi="Calibri" w:cs="Calibri"/>
        </w:rPr>
      </w:pPr>
    </w:p>
    <w:p w14:paraId="79061479" w14:textId="77777777" w:rsidR="008B73C4" w:rsidRPr="008B73C4" w:rsidRDefault="008B73C4" w:rsidP="008B73C4">
      <w:pPr>
        <w:pStyle w:val="Ttulo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Actividad de Apropiación 4</w:t>
      </w:r>
    </w:p>
    <w:p w14:paraId="794C6A21" w14:textId="77777777" w:rsidR="008B73C4" w:rsidRPr="008B73C4" w:rsidRDefault="008B73C4" w:rsidP="008B73C4">
      <w:pPr>
        <w:spacing w:before="40"/>
        <w:ind w:left="298"/>
        <w:rPr>
          <w:rFonts w:cs="Calibri"/>
          <w:b/>
        </w:rPr>
      </w:pPr>
      <w:r w:rsidRPr="008B73C4">
        <w:rPr>
          <w:rFonts w:cs="Calibri"/>
          <w:b/>
        </w:rPr>
        <w:t>Preparar los informes básicos contables de acuerdo con la normativa y las políticas de la organización.</w:t>
      </w:r>
    </w:p>
    <w:p w14:paraId="03905DB7" w14:textId="77777777" w:rsidR="008B73C4" w:rsidRPr="008B73C4" w:rsidRDefault="008B73C4" w:rsidP="008B73C4">
      <w:pPr>
        <w:pStyle w:val="Textoindependiente"/>
        <w:spacing w:before="8"/>
        <w:rPr>
          <w:rFonts w:ascii="Calibri" w:hAnsi="Calibri" w:cs="Calibri"/>
          <w:b/>
        </w:rPr>
      </w:pPr>
    </w:p>
    <w:p w14:paraId="5467F458" w14:textId="77777777" w:rsidR="008B73C4" w:rsidRPr="008B73C4" w:rsidRDefault="008B73C4" w:rsidP="008B73C4">
      <w:pPr>
        <w:ind w:left="298"/>
        <w:rPr>
          <w:rFonts w:cs="Calibri"/>
          <w:b/>
        </w:rPr>
      </w:pPr>
      <w:r w:rsidRPr="008B73C4">
        <w:rPr>
          <w:rFonts w:cs="Calibri"/>
          <w:b/>
        </w:rPr>
        <w:t>Descripción de la</w:t>
      </w:r>
      <w:r w:rsidRPr="008B73C4">
        <w:rPr>
          <w:rFonts w:cs="Calibri"/>
          <w:b/>
          <w:spacing w:val="-12"/>
        </w:rPr>
        <w:t xml:space="preserve"> </w:t>
      </w:r>
      <w:r w:rsidRPr="008B73C4">
        <w:rPr>
          <w:rFonts w:cs="Calibri"/>
          <w:b/>
        </w:rPr>
        <w:t>actividad:</w:t>
      </w:r>
    </w:p>
    <w:p w14:paraId="3315BD05" w14:textId="77777777" w:rsidR="008B73C4" w:rsidRPr="008B73C4" w:rsidRDefault="008B73C4" w:rsidP="008B73C4">
      <w:pPr>
        <w:pStyle w:val="Textoindependiente"/>
        <w:spacing w:before="43" w:line="290" w:lineRule="auto"/>
        <w:ind w:left="298" w:right="632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manera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individual,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elabore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informes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básicos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contables (Estado de Resultados y Estado de situación Financiera)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acuerdo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libros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auxiliares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Excel </w:t>
      </w:r>
      <w:r w:rsidRPr="008B73C4">
        <w:rPr>
          <w:rFonts w:ascii="Calibri" w:hAnsi="Calibri" w:cs="Calibri"/>
        </w:rPr>
        <w:t>o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software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disponible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32"/>
        </w:rPr>
        <w:t xml:space="preserve"> </w:t>
      </w:r>
      <w:proofErr w:type="gramStart"/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centro</w:t>
      </w:r>
      <w:proofErr w:type="gramEnd"/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formación.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Tenga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cuenta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31"/>
        </w:rPr>
        <w:t xml:space="preserve"> </w:t>
      </w:r>
      <w:proofErr w:type="gramStart"/>
      <w:r w:rsidRPr="008B73C4">
        <w:rPr>
          <w:rFonts w:ascii="Calibri" w:hAnsi="Calibri" w:cs="Calibri"/>
        </w:rPr>
        <w:t>normas</w:t>
      </w:r>
      <w:proofErr w:type="gramEnd"/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1"/>
        </w:rPr>
        <w:t xml:space="preserve"> </w:t>
      </w:r>
      <w:r w:rsidRPr="008B73C4">
        <w:rPr>
          <w:rFonts w:ascii="Calibri" w:hAnsi="Calibri" w:cs="Calibri"/>
        </w:rPr>
        <w:t>elaboración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los informes básicos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contables.</w:t>
      </w:r>
    </w:p>
    <w:p w14:paraId="6401359E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1D72CF35" w14:textId="77777777" w:rsidR="008B73C4" w:rsidRPr="008B73C4" w:rsidRDefault="008B73C4" w:rsidP="008B73C4">
      <w:pPr>
        <w:pStyle w:val="Textoindependiente"/>
        <w:spacing w:before="59" w:line="290" w:lineRule="auto"/>
        <w:ind w:left="298" w:hanging="1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 xml:space="preserve">Ambiente Requerido: Ambiente de formación convencional, mesas, sillas, computadores, conexión </w:t>
      </w:r>
      <w:proofErr w:type="gramStart"/>
      <w:r w:rsidRPr="008B73C4">
        <w:rPr>
          <w:rFonts w:ascii="Calibri" w:hAnsi="Calibri" w:cs="Calibri"/>
          <w:w w:val="95"/>
        </w:rPr>
        <w:t>a</w:t>
      </w:r>
      <w:proofErr w:type="gramEnd"/>
      <w:r w:rsidRPr="008B73C4">
        <w:rPr>
          <w:rFonts w:ascii="Calibri" w:hAnsi="Calibri" w:cs="Calibri"/>
          <w:w w:val="95"/>
        </w:rPr>
        <w:t xml:space="preserve"> </w:t>
      </w:r>
      <w:r w:rsidRPr="008B73C4">
        <w:rPr>
          <w:rFonts w:ascii="Calibri" w:hAnsi="Calibri" w:cs="Calibri"/>
        </w:rPr>
        <w:t>internet y televisor.</w:t>
      </w:r>
    </w:p>
    <w:p w14:paraId="5883F1CE" w14:textId="77777777" w:rsidR="008B73C4" w:rsidRPr="008B73C4" w:rsidRDefault="008B73C4" w:rsidP="008B73C4">
      <w:pPr>
        <w:pStyle w:val="Textoindependiente"/>
        <w:spacing w:line="290" w:lineRule="auto"/>
        <w:ind w:left="298" w:right="632" w:hanging="1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Materiales: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Borrador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tablero,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esfero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punta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redonda,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hojas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cuadriculadas,</w:t>
      </w:r>
      <w:r w:rsidRPr="008B73C4">
        <w:rPr>
          <w:rFonts w:ascii="Calibri" w:hAnsi="Calibri" w:cs="Calibri"/>
          <w:spacing w:val="-2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lápiz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marcador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para </w:t>
      </w:r>
      <w:r w:rsidRPr="008B73C4">
        <w:rPr>
          <w:rFonts w:ascii="Calibri" w:hAnsi="Calibri" w:cs="Calibri"/>
        </w:rPr>
        <w:t>tablero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acrílico,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marcadores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permanentes,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memorias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USB,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papel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blanco,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resaltadores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tajalápiz.</w:t>
      </w:r>
    </w:p>
    <w:p w14:paraId="58E04599" w14:textId="77777777" w:rsidR="008B73C4" w:rsidRPr="008B73C4" w:rsidRDefault="008B73C4" w:rsidP="008B73C4">
      <w:pPr>
        <w:pStyle w:val="Textoindependiente"/>
        <w:spacing w:before="2"/>
        <w:rPr>
          <w:rFonts w:ascii="Calibri" w:hAnsi="Calibri" w:cs="Calibri"/>
        </w:rPr>
      </w:pPr>
    </w:p>
    <w:p w14:paraId="2EDAEFA6" w14:textId="77777777" w:rsidR="008B73C4" w:rsidRPr="008B73C4" w:rsidRDefault="008B73C4" w:rsidP="008B73C4">
      <w:pPr>
        <w:pStyle w:val="Ttulo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lastRenderedPageBreak/>
        <w:t>Actividad de Apropiación 5</w:t>
      </w:r>
    </w:p>
    <w:p w14:paraId="202890D1" w14:textId="77777777" w:rsidR="008B73C4" w:rsidRPr="008B73C4" w:rsidRDefault="008B73C4" w:rsidP="008B73C4">
      <w:pPr>
        <w:spacing w:before="41"/>
        <w:ind w:left="298"/>
        <w:rPr>
          <w:rFonts w:cs="Calibri"/>
          <w:b/>
        </w:rPr>
      </w:pPr>
      <w:r w:rsidRPr="008B73C4">
        <w:rPr>
          <w:rFonts w:cs="Calibri"/>
          <w:b/>
        </w:rPr>
        <w:t>Clasificar y archivar los documentos para su preservación de acuerdo a la normatividad legal vigente.</w:t>
      </w:r>
    </w:p>
    <w:p w14:paraId="4F486FC7" w14:textId="77777777" w:rsidR="008B73C4" w:rsidRPr="008B73C4" w:rsidRDefault="008B73C4" w:rsidP="008B73C4">
      <w:pPr>
        <w:pStyle w:val="Textoindependiente"/>
        <w:spacing w:before="7"/>
        <w:rPr>
          <w:rFonts w:ascii="Calibri" w:hAnsi="Calibri" w:cs="Calibri"/>
          <w:b/>
        </w:rPr>
      </w:pPr>
    </w:p>
    <w:p w14:paraId="28F4F492" w14:textId="77777777" w:rsidR="008B73C4" w:rsidRPr="008B73C4" w:rsidRDefault="008B73C4" w:rsidP="008B73C4">
      <w:pPr>
        <w:ind w:left="298"/>
        <w:rPr>
          <w:rFonts w:cs="Calibri"/>
          <w:b/>
        </w:rPr>
      </w:pPr>
      <w:r w:rsidRPr="008B73C4">
        <w:rPr>
          <w:rFonts w:cs="Calibri"/>
          <w:b/>
        </w:rPr>
        <w:t>Descripción de la actividad:</w:t>
      </w:r>
    </w:p>
    <w:p w14:paraId="58573F42" w14:textId="77777777" w:rsidR="008B73C4" w:rsidRPr="008B73C4" w:rsidRDefault="008B73C4" w:rsidP="008B73C4">
      <w:pPr>
        <w:pStyle w:val="Textoindependiente"/>
        <w:spacing w:before="43" w:line="290" w:lineRule="auto"/>
        <w:ind w:left="298" w:hanging="1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grupo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trabajo,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consulte</w:t>
      </w:r>
      <w:r w:rsidRPr="008B73C4">
        <w:rPr>
          <w:rFonts w:ascii="Calibri" w:hAnsi="Calibri" w:cs="Calibri"/>
          <w:spacing w:val="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sobre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Archivo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conservación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documentos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comerciales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Código</w:t>
      </w:r>
      <w:r w:rsidRPr="008B73C4">
        <w:rPr>
          <w:rFonts w:ascii="Calibri" w:hAnsi="Calibri" w:cs="Calibri"/>
          <w:spacing w:val="-1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de </w:t>
      </w:r>
      <w:r w:rsidRPr="008B73C4">
        <w:rPr>
          <w:rFonts w:ascii="Calibri" w:hAnsi="Calibri" w:cs="Calibri"/>
        </w:rPr>
        <w:t>Comercio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título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IV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capítulo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I.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Artículo</w:t>
      </w:r>
      <w:r w:rsidRPr="008B73C4">
        <w:rPr>
          <w:rFonts w:ascii="Calibri" w:hAnsi="Calibri" w:cs="Calibri"/>
          <w:spacing w:val="-16"/>
        </w:rPr>
        <w:t xml:space="preserve"> </w:t>
      </w:r>
      <w:r w:rsidRPr="008B73C4">
        <w:rPr>
          <w:rFonts w:ascii="Calibri" w:hAnsi="Calibri" w:cs="Calibri"/>
        </w:rPr>
        <w:t>134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Decreto</w:t>
      </w:r>
      <w:r w:rsidRPr="008B73C4">
        <w:rPr>
          <w:rFonts w:ascii="Calibri" w:hAnsi="Calibri" w:cs="Calibri"/>
          <w:spacing w:val="-16"/>
        </w:rPr>
        <w:t xml:space="preserve"> </w:t>
      </w:r>
      <w:r w:rsidRPr="008B73C4">
        <w:rPr>
          <w:rFonts w:ascii="Calibri" w:hAnsi="Calibri" w:cs="Calibri"/>
        </w:rPr>
        <w:t>2649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1993,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Ley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962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2005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artículos</w:t>
      </w:r>
      <w:r w:rsidRPr="008B73C4">
        <w:rPr>
          <w:rFonts w:ascii="Calibri" w:hAnsi="Calibri" w:cs="Calibri"/>
          <w:spacing w:val="-16"/>
        </w:rPr>
        <w:t xml:space="preserve"> </w:t>
      </w:r>
      <w:r w:rsidRPr="008B73C4">
        <w:rPr>
          <w:rFonts w:ascii="Calibri" w:hAnsi="Calibri" w:cs="Calibri"/>
        </w:rPr>
        <w:t>28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86.</w:t>
      </w:r>
    </w:p>
    <w:p w14:paraId="2622A5FD" w14:textId="77777777" w:rsidR="008B73C4" w:rsidRPr="008B73C4" w:rsidRDefault="008B73C4" w:rsidP="008B73C4">
      <w:pPr>
        <w:pStyle w:val="Textoindependiente"/>
        <w:ind w:left="299"/>
        <w:rPr>
          <w:rFonts w:ascii="Calibri" w:hAnsi="Calibri" w:cs="Calibri"/>
        </w:rPr>
      </w:pPr>
      <w:r w:rsidRPr="008B73C4">
        <w:rPr>
          <w:rFonts w:ascii="Calibri" w:hAnsi="Calibri" w:cs="Calibri"/>
        </w:rPr>
        <w:t>Artículo 12 Ley 527 de 1999.</w:t>
      </w:r>
    </w:p>
    <w:p w14:paraId="1A469AAD" w14:textId="77777777" w:rsidR="008B73C4" w:rsidRPr="008B73C4" w:rsidRDefault="008B73C4" w:rsidP="008B73C4">
      <w:pPr>
        <w:pStyle w:val="Textoindependiente"/>
        <w:spacing w:before="53" w:line="290" w:lineRule="auto"/>
        <w:ind w:left="298" w:right="630" w:hanging="1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Una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vez</w:t>
      </w:r>
      <w:r w:rsidRPr="008B73C4">
        <w:rPr>
          <w:rFonts w:ascii="Calibri" w:hAnsi="Calibri" w:cs="Calibri"/>
          <w:spacing w:val="-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leído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material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elabore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carpeta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didáctica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documentos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contables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utilizados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3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proceso contable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dentro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empresas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seleccionadas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acuerdo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documento</w:t>
      </w:r>
      <w:r w:rsidRPr="008B73C4">
        <w:rPr>
          <w:rFonts w:ascii="Calibri" w:hAnsi="Calibri" w:cs="Calibri"/>
          <w:spacing w:val="-3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anteriormente</w:t>
      </w:r>
      <w:r w:rsidRPr="008B73C4">
        <w:rPr>
          <w:rFonts w:ascii="Calibri" w:hAnsi="Calibri" w:cs="Calibri"/>
          <w:spacing w:val="-3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mencionado.</w:t>
      </w:r>
    </w:p>
    <w:p w14:paraId="21A8A86E" w14:textId="77777777" w:rsidR="008B73C4" w:rsidRPr="008B73C4" w:rsidRDefault="008B73C4" w:rsidP="008B73C4">
      <w:pPr>
        <w:pStyle w:val="Textoindependiente"/>
        <w:spacing w:before="6"/>
        <w:rPr>
          <w:rFonts w:ascii="Calibri" w:hAnsi="Calibri" w:cs="Calibri"/>
        </w:rPr>
      </w:pPr>
    </w:p>
    <w:p w14:paraId="5E5245AC" w14:textId="77777777" w:rsidR="008B73C4" w:rsidRPr="008B73C4" w:rsidRDefault="008B73C4" w:rsidP="008B73C4">
      <w:pPr>
        <w:pStyle w:val="Textoindependiente"/>
        <w:spacing w:line="290" w:lineRule="auto"/>
        <w:ind w:left="298" w:hanging="1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 xml:space="preserve">Ambiente Requerido: Ambiente de formación convencional, mesas, sillas, computadores, conexión </w:t>
      </w:r>
      <w:proofErr w:type="gramStart"/>
      <w:r w:rsidRPr="008B73C4">
        <w:rPr>
          <w:rFonts w:ascii="Calibri" w:hAnsi="Calibri" w:cs="Calibri"/>
          <w:w w:val="95"/>
        </w:rPr>
        <w:t>a</w:t>
      </w:r>
      <w:proofErr w:type="gramEnd"/>
      <w:r w:rsidRPr="008B73C4">
        <w:rPr>
          <w:rFonts w:ascii="Calibri" w:hAnsi="Calibri" w:cs="Calibri"/>
          <w:w w:val="95"/>
        </w:rPr>
        <w:t xml:space="preserve"> </w:t>
      </w:r>
      <w:r w:rsidRPr="008B73C4">
        <w:rPr>
          <w:rFonts w:ascii="Calibri" w:hAnsi="Calibri" w:cs="Calibri"/>
        </w:rPr>
        <w:t>internet y televisor.</w:t>
      </w:r>
    </w:p>
    <w:p w14:paraId="1547BCCA" w14:textId="77777777" w:rsidR="008B73C4" w:rsidRPr="008B73C4" w:rsidRDefault="008B73C4" w:rsidP="008B73C4">
      <w:pPr>
        <w:pStyle w:val="Textoindependiente"/>
        <w:spacing w:line="290" w:lineRule="auto"/>
        <w:ind w:left="298" w:right="632" w:hanging="1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Materiales: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Borrador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tablero,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esfero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punta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redonda,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hojas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cuadriculadas,</w:t>
      </w:r>
      <w:r w:rsidRPr="008B73C4">
        <w:rPr>
          <w:rFonts w:ascii="Calibri" w:hAnsi="Calibri" w:cs="Calibri"/>
          <w:spacing w:val="-2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lápiz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marcador </w:t>
      </w:r>
      <w:r w:rsidRPr="008B73C4">
        <w:rPr>
          <w:rFonts w:ascii="Calibri" w:hAnsi="Calibri" w:cs="Calibri"/>
          <w:spacing w:val="-21"/>
          <w:w w:val="95"/>
        </w:rPr>
        <w:t>para</w:t>
      </w:r>
      <w:r w:rsidRPr="008B73C4">
        <w:rPr>
          <w:rFonts w:ascii="Calibri" w:hAnsi="Calibri" w:cs="Calibri"/>
          <w:w w:val="95"/>
        </w:rPr>
        <w:t xml:space="preserve"> </w:t>
      </w:r>
      <w:r w:rsidRPr="008B73C4">
        <w:rPr>
          <w:rFonts w:ascii="Calibri" w:hAnsi="Calibri" w:cs="Calibri"/>
        </w:rPr>
        <w:t>tablero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acrílico,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marcadores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permanentes,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memorias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USB,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papel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blanco,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resaltadores</w:t>
      </w:r>
      <w:r w:rsidRPr="008B73C4">
        <w:rPr>
          <w:rFonts w:ascii="Calibri" w:hAnsi="Calibri" w:cs="Calibri"/>
          <w:spacing w:val="-47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8"/>
        </w:rPr>
        <w:t xml:space="preserve"> </w:t>
      </w:r>
      <w:r w:rsidRPr="008B73C4">
        <w:rPr>
          <w:rFonts w:ascii="Calibri" w:hAnsi="Calibri" w:cs="Calibri"/>
        </w:rPr>
        <w:t>tajalápiz.</w:t>
      </w:r>
    </w:p>
    <w:p w14:paraId="7C225B09" w14:textId="77777777" w:rsidR="008B73C4" w:rsidRPr="008B73C4" w:rsidRDefault="008B73C4" w:rsidP="008B73C4">
      <w:pPr>
        <w:pStyle w:val="Textoindependiente"/>
        <w:rPr>
          <w:rFonts w:ascii="Calibri" w:hAnsi="Calibri" w:cs="Calibri"/>
        </w:rPr>
      </w:pPr>
    </w:p>
    <w:p w14:paraId="4D0B5750" w14:textId="77777777" w:rsidR="008B73C4" w:rsidRPr="008B73C4" w:rsidRDefault="008B73C4" w:rsidP="008B73C4">
      <w:pPr>
        <w:pStyle w:val="Ttulo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 xml:space="preserve">Actividad de Transferencia de conocimiento </w:t>
      </w:r>
    </w:p>
    <w:p w14:paraId="47217965" w14:textId="77777777" w:rsidR="008B73C4" w:rsidRPr="008B73C4" w:rsidRDefault="008B73C4" w:rsidP="008B73C4">
      <w:pPr>
        <w:pStyle w:val="Textoindependiente"/>
        <w:spacing w:before="44" w:line="290" w:lineRule="auto"/>
        <w:ind w:left="298"/>
        <w:rPr>
          <w:rFonts w:ascii="Calibri" w:hAnsi="Calibri" w:cs="Calibri"/>
        </w:rPr>
      </w:pPr>
      <w:r w:rsidRPr="008B73C4">
        <w:rPr>
          <w:rFonts w:ascii="Calibri" w:hAnsi="Calibri" w:cs="Calibri"/>
        </w:rPr>
        <w:t xml:space="preserve">Elaborar cuadro de documentos contables, así </w:t>
      </w:r>
      <w:proofErr w:type="gramStart"/>
      <w:r w:rsidRPr="008B73C4">
        <w:rPr>
          <w:rFonts w:ascii="Calibri" w:hAnsi="Calibri" w:cs="Calibri"/>
        </w:rPr>
        <w:t>como</w:t>
      </w:r>
      <w:proofErr w:type="gramEnd"/>
      <w:r w:rsidRPr="008B73C4">
        <w:rPr>
          <w:rFonts w:ascii="Calibri" w:hAnsi="Calibri" w:cs="Calibri"/>
        </w:rPr>
        <w:t xml:space="preserve"> su diligenciamiento, archivo</w:t>
      </w:r>
      <w:r w:rsidRPr="008B73C4">
        <w:rPr>
          <w:rFonts w:ascii="Calibri" w:hAnsi="Calibri" w:cs="Calibri"/>
          <w:spacing w:val="-35"/>
        </w:rPr>
        <w:t xml:space="preserve"> e</w:t>
      </w:r>
      <w:r w:rsidRPr="008B73C4">
        <w:rPr>
          <w:rFonts w:ascii="Calibri" w:hAnsi="Calibri" w:cs="Calibri"/>
        </w:rPr>
        <w:t xml:space="preserve"> </w:t>
      </w:r>
      <w:r w:rsidRPr="008B73C4">
        <w:rPr>
          <w:rFonts w:ascii="Calibri" w:hAnsi="Calibri" w:cs="Calibri"/>
          <w:w w:val="95"/>
        </w:rPr>
        <w:t>interpretación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dentro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unidades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administrativas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acuerdo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normatividad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uso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mí pyme.</w:t>
      </w:r>
    </w:p>
    <w:p w14:paraId="6A3AEFA8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7208E34F" w14:textId="77777777" w:rsidR="008B73C4" w:rsidRPr="008B73C4" w:rsidRDefault="008B73C4" w:rsidP="008B73C4">
      <w:pPr>
        <w:pStyle w:val="Ttulo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Descripción de la actividad:</w:t>
      </w:r>
    </w:p>
    <w:p w14:paraId="5A054163" w14:textId="77777777" w:rsidR="008B73C4" w:rsidRPr="008B73C4" w:rsidRDefault="008B73C4" w:rsidP="004960E0">
      <w:pPr>
        <w:pStyle w:val="Prrafodelista"/>
        <w:widowControl w:val="0"/>
        <w:numPr>
          <w:ilvl w:val="1"/>
          <w:numId w:val="5"/>
        </w:numPr>
        <w:tabs>
          <w:tab w:val="left" w:pos="1019"/>
        </w:tabs>
        <w:autoSpaceDE w:val="0"/>
        <w:autoSpaceDN w:val="0"/>
        <w:spacing w:before="43" w:after="0" w:line="290" w:lineRule="auto"/>
        <w:ind w:right="632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 xml:space="preserve">En grupos de trabajo, a través de un cuadro comparativo identificar la importancia   los </w:t>
      </w:r>
      <w:r w:rsidRPr="008B73C4">
        <w:rPr>
          <w:rFonts w:ascii="Calibri" w:hAnsi="Calibri" w:cs="Calibri"/>
          <w:w w:val="95"/>
        </w:rPr>
        <w:t>documentos contables y no contables,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su</w:t>
      </w:r>
      <w:r w:rsidRPr="008B73C4">
        <w:rPr>
          <w:rFonts w:ascii="Calibri" w:hAnsi="Calibri" w:cs="Calibri"/>
          <w:spacing w:val="-2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diligenciamiento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</w:rPr>
        <w:t xml:space="preserve"> acuerdo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normatividad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uso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mipymes.</w:t>
      </w:r>
    </w:p>
    <w:p w14:paraId="16AA5E31" w14:textId="77777777" w:rsidR="008B73C4" w:rsidRPr="008B73C4" w:rsidRDefault="008B73C4" w:rsidP="004960E0">
      <w:pPr>
        <w:pStyle w:val="Prrafodelista"/>
        <w:widowControl w:val="0"/>
        <w:numPr>
          <w:ilvl w:val="1"/>
          <w:numId w:val="5"/>
        </w:numPr>
        <w:tabs>
          <w:tab w:val="left" w:pos="1019"/>
        </w:tabs>
        <w:autoSpaceDE w:val="0"/>
        <w:autoSpaceDN w:val="0"/>
        <w:spacing w:after="0" w:line="290" w:lineRule="auto"/>
        <w:ind w:right="632" w:hanging="361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</w:rPr>
        <w:t>Desarrollar un cuadro con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herramienta</w:t>
      </w:r>
      <w:r w:rsidRPr="008B73C4">
        <w:rPr>
          <w:rFonts w:ascii="Calibri" w:hAnsi="Calibri" w:cs="Calibri"/>
          <w:spacing w:val="-14"/>
        </w:rPr>
        <w:t xml:space="preserve"> </w:t>
      </w:r>
      <w:r w:rsidRPr="008B73C4">
        <w:rPr>
          <w:rFonts w:ascii="Calibri" w:hAnsi="Calibri" w:cs="Calibri"/>
        </w:rPr>
        <w:t>ofimática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su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preferencia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14"/>
        </w:rPr>
        <w:t xml:space="preserve"> </w:t>
      </w:r>
      <w:r w:rsidRPr="008B73C4">
        <w:rPr>
          <w:rFonts w:ascii="Calibri" w:hAnsi="Calibri" w:cs="Calibri"/>
        </w:rPr>
        <w:t>envié</w:t>
      </w:r>
      <w:r w:rsidRPr="008B73C4">
        <w:rPr>
          <w:rFonts w:ascii="Calibri" w:hAnsi="Calibri" w:cs="Calibri"/>
          <w:spacing w:val="-16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archivo</w:t>
      </w:r>
      <w:r w:rsidRPr="008B73C4">
        <w:rPr>
          <w:rFonts w:ascii="Calibri" w:hAnsi="Calibri" w:cs="Calibri"/>
          <w:spacing w:val="-15"/>
        </w:rPr>
        <w:t xml:space="preserve"> </w:t>
      </w:r>
      <w:r w:rsidRPr="008B73C4">
        <w:rPr>
          <w:rFonts w:ascii="Calibri" w:hAnsi="Calibri" w:cs="Calibri"/>
        </w:rPr>
        <w:t>al instructor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través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plataforma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aprendizaje.</w:t>
      </w:r>
    </w:p>
    <w:p w14:paraId="20EC2E82" w14:textId="77777777" w:rsidR="008B73C4" w:rsidRPr="008B73C4" w:rsidRDefault="008B73C4" w:rsidP="008B73C4">
      <w:pPr>
        <w:spacing w:line="290" w:lineRule="auto"/>
        <w:jc w:val="both"/>
        <w:rPr>
          <w:rFonts w:cs="Calibri"/>
        </w:rPr>
        <w:sectPr w:rsidR="008B73C4" w:rsidRPr="008B73C4">
          <w:pgSz w:w="12240" w:h="15840"/>
          <w:pgMar w:top="2460" w:right="500" w:bottom="280" w:left="1260" w:header="1018" w:footer="0" w:gutter="0"/>
          <w:cols w:space="720"/>
        </w:sectPr>
      </w:pPr>
    </w:p>
    <w:p w14:paraId="1FC0E741" w14:textId="77777777" w:rsidR="008B73C4" w:rsidRPr="008B73C4" w:rsidRDefault="008B73C4" w:rsidP="008B73C4">
      <w:pPr>
        <w:pStyle w:val="Textoindependiente"/>
        <w:rPr>
          <w:rFonts w:ascii="Calibri" w:hAnsi="Calibri" w:cs="Calibri"/>
        </w:rPr>
      </w:pPr>
    </w:p>
    <w:p w14:paraId="46745AAA" w14:textId="77777777" w:rsidR="008B73C4" w:rsidRPr="008B73C4" w:rsidRDefault="008B73C4" w:rsidP="008B73C4">
      <w:pPr>
        <w:pStyle w:val="Textoindependiente"/>
        <w:spacing w:before="10"/>
        <w:rPr>
          <w:rFonts w:ascii="Calibri" w:hAnsi="Calibri" w:cs="Calibri"/>
        </w:rPr>
      </w:pPr>
    </w:p>
    <w:p w14:paraId="78C7127B" w14:textId="77777777" w:rsidR="008B73C4" w:rsidRPr="008B73C4" w:rsidRDefault="008B73C4" w:rsidP="008B73C4">
      <w:pPr>
        <w:pStyle w:val="Ttulo1"/>
        <w:spacing w:before="55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Ambiente Requerido:</w:t>
      </w:r>
    </w:p>
    <w:p w14:paraId="081CFA03" w14:textId="77777777" w:rsidR="008B73C4" w:rsidRPr="008B73C4" w:rsidRDefault="008B73C4" w:rsidP="008B73C4">
      <w:pPr>
        <w:pStyle w:val="Textoindependiente"/>
        <w:spacing w:before="43"/>
        <w:ind w:left="1018"/>
        <w:rPr>
          <w:rFonts w:ascii="Calibri" w:hAnsi="Calibri" w:cs="Calibri"/>
        </w:rPr>
      </w:pPr>
      <w:r w:rsidRPr="008B73C4">
        <w:rPr>
          <w:rFonts w:ascii="Calibri" w:hAnsi="Calibri" w:cs="Calibri"/>
        </w:rPr>
        <w:t xml:space="preserve">Ambiente dotado de mesas, sillas, computadores, internet, programas ofimáticos, </w:t>
      </w:r>
      <w:proofErr w:type="gramStart"/>
      <w:r w:rsidRPr="008B73C4">
        <w:rPr>
          <w:rFonts w:ascii="Calibri" w:hAnsi="Calibri" w:cs="Calibri"/>
        </w:rPr>
        <w:t>tv</w:t>
      </w:r>
      <w:proofErr w:type="gramEnd"/>
      <w:r w:rsidRPr="008B73C4">
        <w:rPr>
          <w:rFonts w:ascii="Calibri" w:hAnsi="Calibri" w:cs="Calibri"/>
        </w:rPr>
        <w:t xml:space="preserve"> plasma.</w:t>
      </w:r>
    </w:p>
    <w:p w14:paraId="5AB00C58" w14:textId="77777777" w:rsidR="008B73C4" w:rsidRPr="008B73C4" w:rsidRDefault="008B73C4" w:rsidP="008B73C4">
      <w:pPr>
        <w:pStyle w:val="Textoindependiente"/>
        <w:rPr>
          <w:rFonts w:ascii="Calibri" w:hAnsi="Calibri" w:cs="Calibri"/>
        </w:rPr>
      </w:pPr>
    </w:p>
    <w:p w14:paraId="2ED68235" w14:textId="77777777" w:rsidR="008B73C4" w:rsidRPr="008B73C4" w:rsidRDefault="008B73C4" w:rsidP="008B73C4">
      <w:pPr>
        <w:pStyle w:val="Ttulo1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Materiales:</w:t>
      </w:r>
    </w:p>
    <w:p w14:paraId="764DF6DB" w14:textId="77777777" w:rsidR="008B73C4" w:rsidRPr="008B73C4" w:rsidRDefault="008B73C4" w:rsidP="008B73C4">
      <w:pPr>
        <w:pStyle w:val="Textoindependiente"/>
        <w:spacing w:before="43" w:line="290" w:lineRule="auto"/>
        <w:ind w:left="1018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 xml:space="preserve">Computadores, internet, guías de aprendizaje, libros, acceso a Biblioteca Virtual, cuadernos, </w:t>
      </w:r>
      <w:r w:rsidRPr="008B73C4">
        <w:rPr>
          <w:rFonts w:ascii="Calibri" w:hAnsi="Calibri" w:cs="Calibri"/>
        </w:rPr>
        <w:t>marcadores, borradores, papel, lápices, colores, hojas de examen.</w:t>
      </w:r>
    </w:p>
    <w:p w14:paraId="280413F7" w14:textId="77777777" w:rsidR="008B73C4" w:rsidRPr="008B73C4" w:rsidRDefault="008B73C4" w:rsidP="008B73C4">
      <w:pPr>
        <w:pStyle w:val="Textoindependiente"/>
        <w:rPr>
          <w:rFonts w:ascii="Calibri" w:hAnsi="Calibri" w:cs="Calibri"/>
        </w:rPr>
      </w:pPr>
    </w:p>
    <w:p w14:paraId="3F7EAD7E" w14:textId="77777777" w:rsidR="008B73C4" w:rsidRPr="008B73C4" w:rsidRDefault="008B73C4" w:rsidP="008B73C4">
      <w:pPr>
        <w:pStyle w:val="Textoindependiente"/>
        <w:spacing w:before="10"/>
        <w:rPr>
          <w:rFonts w:ascii="Calibri" w:hAnsi="Calibri" w:cs="Calibri"/>
        </w:rPr>
      </w:pPr>
    </w:p>
    <w:p w14:paraId="79D28E8A" w14:textId="77777777" w:rsidR="008B73C4" w:rsidRPr="008B73C4" w:rsidRDefault="008B73C4" w:rsidP="004960E0">
      <w:pPr>
        <w:pStyle w:val="Ttulo1"/>
        <w:widowControl w:val="0"/>
        <w:numPr>
          <w:ilvl w:val="0"/>
          <w:numId w:val="5"/>
        </w:numPr>
        <w:tabs>
          <w:tab w:val="left" w:pos="519"/>
        </w:tabs>
        <w:autoSpaceDE w:val="0"/>
        <w:autoSpaceDN w:val="0"/>
        <w:spacing w:before="1" w:after="0" w:line="240" w:lineRule="auto"/>
        <w:ind w:left="518" w:hanging="221"/>
        <w:jc w:val="left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ACTIVIDADES DE EVALUACIÓN</w:t>
      </w:r>
    </w:p>
    <w:p w14:paraId="1DB3472F" w14:textId="77777777" w:rsidR="008B73C4" w:rsidRPr="008B73C4" w:rsidRDefault="008B73C4" w:rsidP="008B73C4">
      <w:pPr>
        <w:pStyle w:val="Textoindependiente"/>
        <w:rPr>
          <w:rFonts w:ascii="Calibri" w:hAnsi="Calibri" w:cs="Calibri"/>
          <w:b/>
        </w:rPr>
      </w:pPr>
    </w:p>
    <w:p w14:paraId="01BEA414" w14:textId="77777777" w:rsidR="008B73C4" w:rsidRPr="008B73C4" w:rsidRDefault="008B73C4" w:rsidP="008B73C4">
      <w:pPr>
        <w:pStyle w:val="Textoindependiente"/>
        <w:rPr>
          <w:rFonts w:ascii="Calibri" w:hAnsi="Calibri" w:cs="Calibri"/>
          <w:b/>
        </w:rPr>
      </w:pPr>
    </w:p>
    <w:p w14:paraId="09A94A1E" w14:textId="77777777" w:rsidR="008B73C4" w:rsidRPr="008B73C4" w:rsidRDefault="008B73C4" w:rsidP="008B73C4">
      <w:pPr>
        <w:pStyle w:val="Textoindependiente"/>
        <w:spacing w:before="7"/>
        <w:rPr>
          <w:rFonts w:ascii="Calibri" w:hAnsi="Calibri" w:cs="Calibri"/>
          <w:b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645"/>
        <w:gridCol w:w="2720"/>
      </w:tblGrid>
      <w:tr w:rsidR="008B73C4" w:rsidRPr="008B73C4" w14:paraId="26E3FA36" w14:textId="77777777" w:rsidTr="00496443">
        <w:trPr>
          <w:trHeight w:val="1235"/>
        </w:trPr>
        <w:tc>
          <w:tcPr>
            <w:tcW w:w="3173" w:type="dxa"/>
            <w:shd w:val="clear" w:color="auto" w:fill="A6A6A6"/>
          </w:tcPr>
          <w:p w14:paraId="3E8D12E1" w14:textId="77777777" w:rsidR="008B73C4" w:rsidRPr="008B73C4" w:rsidRDefault="008B73C4" w:rsidP="00496443">
            <w:pPr>
              <w:pStyle w:val="TableParagraph"/>
              <w:spacing w:line="276" w:lineRule="auto"/>
              <w:ind w:left="281" w:right="271"/>
              <w:jc w:val="center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 xml:space="preserve">Evidencias de Aprendizaje competencia: </w:t>
            </w:r>
            <w:r w:rsidRPr="008B73C4">
              <w:rPr>
                <w:rFonts w:ascii="Calibri" w:hAnsi="Calibri" w:cs="Calibri"/>
                <w:iCs/>
              </w:rPr>
              <w:t>Reconocer recursos financieros de acuerdo con metodología y normativa</w:t>
            </w:r>
          </w:p>
          <w:p w14:paraId="451A1221" w14:textId="77777777" w:rsidR="008B73C4" w:rsidRPr="008B73C4" w:rsidRDefault="008B73C4" w:rsidP="00496443">
            <w:pPr>
              <w:pStyle w:val="TableParagraph"/>
              <w:spacing w:before="40"/>
              <w:ind w:left="281" w:right="274"/>
              <w:jc w:val="center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3645" w:type="dxa"/>
            <w:shd w:val="clear" w:color="auto" w:fill="A6A6A6"/>
          </w:tcPr>
          <w:p w14:paraId="143642B9" w14:textId="77777777" w:rsidR="008B73C4" w:rsidRPr="008B73C4" w:rsidRDefault="008B73C4" w:rsidP="00496443">
            <w:pPr>
              <w:pStyle w:val="TableParagraph"/>
              <w:spacing w:line="268" w:lineRule="exact"/>
              <w:ind w:left="77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Criterios de Evaluación</w:t>
            </w:r>
          </w:p>
        </w:tc>
        <w:tc>
          <w:tcPr>
            <w:tcW w:w="2720" w:type="dxa"/>
            <w:shd w:val="clear" w:color="auto" w:fill="A6A6A6"/>
          </w:tcPr>
          <w:p w14:paraId="00AA78AB" w14:textId="77777777" w:rsidR="008B73C4" w:rsidRPr="008B73C4" w:rsidRDefault="008B73C4" w:rsidP="00496443">
            <w:pPr>
              <w:pStyle w:val="TableParagraph"/>
              <w:spacing w:line="276" w:lineRule="auto"/>
              <w:ind w:left="867" w:right="87" w:hanging="753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Técnicas e Instrumentos de Evaluación</w:t>
            </w:r>
          </w:p>
        </w:tc>
      </w:tr>
      <w:tr w:rsidR="008B73C4" w:rsidRPr="008B73C4" w14:paraId="7C6FF138" w14:textId="77777777" w:rsidTr="00496443">
        <w:trPr>
          <w:trHeight w:val="5877"/>
        </w:trPr>
        <w:tc>
          <w:tcPr>
            <w:tcW w:w="3173" w:type="dxa"/>
          </w:tcPr>
          <w:p w14:paraId="1302A50A" w14:textId="77777777" w:rsidR="008B73C4" w:rsidRPr="008B73C4" w:rsidRDefault="008B73C4" w:rsidP="00496443">
            <w:pPr>
              <w:pStyle w:val="TableParagraph"/>
              <w:tabs>
                <w:tab w:val="left" w:pos="1721"/>
                <w:tab w:val="left" w:pos="1784"/>
                <w:tab w:val="left" w:pos="2870"/>
              </w:tabs>
              <w:spacing w:line="288" w:lineRule="auto"/>
              <w:ind w:right="58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  <w:b/>
              </w:rPr>
              <w:t>Evidencias de Conocimiento:</w:t>
            </w:r>
          </w:p>
          <w:p w14:paraId="6782312E" w14:textId="77777777" w:rsidR="008B73C4" w:rsidRPr="008B73C4" w:rsidRDefault="008B73C4" w:rsidP="00496443">
            <w:pPr>
              <w:pStyle w:val="TableParagraph"/>
              <w:spacing w:before="101" w:line="290" w:lineRule="auto"/>
              <w:ind w:right="59"/>
              <w:jc w:val="bot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Construye</w:t>
            </w:r>
            <w:r w:rsidRPr="008B73C4">
              <w:rPr>
                <w:rFonts w:ascii="Calibri" w:hAnsi="Calibri" w:cs="Calibri"/>
                <w:spacing w:val="-20"/>
              </w:rPr>
              <w:t xml:space="preserve"> </w:t>
            </w:r>
            <w:r w:rsidRPr="008B73C4">
              <w:rPr>
                <w:rFonts w:ascii="Calibri" w:hAnsi="Calibri" w:cs="Calibri"/>
              </w:rPr>
              <w:t>un</w:t>
            </w:r>
            <w:r w:rsidRPr="008B73C4">
              <w:rPr>
                <w:rFonts w:ascii="Calibri" w:hAnsi="Calibri" w:cs="Calibri"/>
                <w:spacing w:val="-19"/>
              </w:rPr>
              <w:t xml:space="preserve"> </w:t>
            </w:r>
            <w:r w:rsidRPr="008B73C4">
              <w:rPr>
                <w:rFonts w:ascii="Calibri" w:hAnsi="Calibri" w:cs="Calibri"/>
              </w:rPr>
              <w:t>cuadro</w:t>
            </w:r>
            <w:r w:rsidRPr="008B73C4">
              <w:rPr>
                <w:rFonts w:ascii="Calibri" w:hAnsi="Calibri" w:cs="Calibri"/>
                <w:spacing w:val="-19"/>
              </w:rPr>
              <w:t xml:space="preserve"> </w:t>
            </w:r>
            <w:r w:rsidRPr="008B73C4">
              <w:rPr>
                <w:rFonts w:ascii="Calibri" w:hAnsi="Calibri" w:cs="Calibri"/>
              </w:rPr>
              <w:t>comparativo en el que muestre las diferentes clases</w:t>
            </w:r>
            <w:r w:rsidRPr="008B73C4">
              <w:rPr>
                <w:rFonts w:ascii="Calibri" w:hAnsi="Calibri" w:cs="Calibri"/>
                <w:spacing w:val="-21"/>
              </w:rPr>
              <w:t xml:space="preserve"> </w:t>
            </w:r>
            <w:r w:rsidRPr="008B73C4">
              <w:rPr>
                <w:rFonts w:ascii="Calibri" w:hAnsi="Calibri" w:cs="Calibri"/>
              </w:rPr>
              <w:t>de</w:t>
            </w:r>
            <w:r w:rsidRPr="008B73C4">
              <w:rPr>
                <w:rFonts w:ascii="Calibri" w:hAnsi="Calibri" w:cs="Calibri"/>
                <w:spacing w:val="-20"/>
              </w:rPr>
              <w:t xml:space="preserve"> </w:t>
            </w:r>
            <w:r w:rsidRPr="008B73C4">
              <w:rPr>
                <w:rFonts w:ascii="Calibri" w:hAnsi="Calibri" w:cs="Calibri"/>
              </w:rPr>
              <w:t>documentos</w:t>
            </w:r>
            <w:r w:rsidRPr="008B73C4">
              <w:rPr>
                <w:rFonts w:ascii="Calibri" w:hAnsi="Calibri" w:cs="Calibri"/>
                <w:spacing w:val="-20"/>
              </w:rPr>
              <w:t xml:space="preserve"> </w:t>
            </w:r>
            <w:r w:rsidRPr="008B73C4">
              <w:rPr>
                <w:rFonts w:ascii="Calibri" w:hAnsi="Calibri" w:cs="Calibri"/>
              </w:rPr>
              <w:t>contables</w:t>
            </w:r>
            <w:r w:rsidRPr="008B73C4">
              <w:rPr>
                <w:rFonts w:ascii="Calibri" w:hAnsi="Calibri" w:cs="Calibri"/>
                <w:spacing w:val="-20"/>
              </w:rPr>
              <w:t xml:space="preserve"> </w:t>
            </w:r>
            <w:r w:rsidRPr="008B73C4">
              <w:rPr>
                <w:rFonts w:ascii="Calibri" w:hAnsi="Calibri" w:cs="Calibri"/>
              </w:rPr>
              <w:t>y no contables utilizados en las mipyme.</w:t>
            </w:r>
          </w:p>
          <w:p w14:paraId="08A5B148" w14:textId="77777777" w:rsidR="008B73C4" w:rsidRPr="008B73C4" w:rsidRDefault="008B73C4" w:rsidP="00496443">
            <w:pPr>
              <w:pStyle w:val="TableParagraph"/>
              <w:spacing w:line="265" w:lineRule="exact"/>
              <w:ind w:left="118"/>
              <w:jc w:val="both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Evidencias de Desempeño</w:t>
            </w:r>
          </w:p>
          <w:p w14:paraId="578EC0D1" w14:textId="77777777" w:rsidR="008B73C4" w:rsidRPr="008B73C4" w:rsidRDefault="008B73C4" w:rsidP="00496443">
            <w:pPr>
              <w:pStyle w:val="TableParagraph"/>
              <w:spacing w:before="44" w:line="290" w:lineRule="auto"/>
              <w:ind w:right="60"/>
              <w:jc w:val="bot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  <w:w w:val="95"/>
              </w:rPr>
              <w:t>Realiza</w:t>
            </w:r>
            <w:r w:rsidRPr="008B73C4">
              <w:rPr>
                <w:rFonts w:ascii="Calibri" w:hAnsi="Calibri" w:cs="Calibri"/>
                <w:spacing w:val="-3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una</w:t>
            </w:r>
            <w:r w:rsidRPr="008B73C4">
              <w:rPr>
                <w:rFonts w:ascii="Calibri" w:hAnsi="Calibri" w:cs="Calibri"/>
                <w:spacing w:val="-3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exposición</w:t>
            </w:r>
            <w:r w:rsidRPr="008B73C4">
              <w:rPr>
                <w:rFonts w:ascii="Calibri" w:hAnsi="Calibri" w:cs="Calibri"/>
                <w:spacing w:val="-3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acerca</w:t>
            </w:r>
            <w:r w:rsidRPr="008B73C4">
              <w:rPr>
                <w:rFonts w:ascii="Calibri" w:hAnsi="Calibri" w:cs="Calibri"/>
                <w:spacing w:val="-3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de</w:t>
            </w:r>
            <w:r w:rsidRPr="008B73C4">
              <w:rPr>
                <w:rFonts w:ascii="Calibri" w:hAnsi="Calibri" w:cs="Calibri"/>
                <w:spacing w:val="-3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 xml:space="preserve">las </w:t>
            </w:r>
            <w:r w:rsidRPr="008B73C4">
              <w:rPr>
                <w:rFonts w:ascii="Calibri" w:hAnsi="Calibri" w:cs="Calibri"/>
              </w:rPr>
              <w:t>obligaciones tributarias locales regionales y nacionales, tanto a personas</w:t>
            </w:r>
            <w:r w:rsidRPr="008B73C4">
              <w:rPr>
                <w:rFonts w:ascii="Calibri" w:hAnsi="Calibri" w:cs="Calibri"/>
                <w:spacing w:val="-27"/>
              </w:rPr>
              <w:t xml:space="preserve"> </w:t>
            </w:r>
            <w:r w:rsidRPr="008B73C4">
              <w:rPr>
                <w:rFonts w:ascii="Calibri" w:hAnsi="Calibri" w:cs="Calibri"/>
              </w:rPr>
              <w:t>como</w:t>
            </w:r>
            <w:r w:rsidRPr="008B73C4">
              <w:rPr>
                <w:rFonts w:ascii="Calibri" w:hAnsi="Calibri" w:cs="Calibri"/>
                <w:spacing w:val="-26"/>
              </w:rPr>
              <w:t xml:space="preserve"> </w:t>
            </w:r>
            <w:proofErr w:type="gramStart"/>
            <w:r w:rsidRPr="008B73C4">
              <w:rPr>
                <w:rFonts w:ascii="Calibri" w:hAnsi="Calibri" w:cs="Calibri"/>
              </w:rPr>
              <w:t>a</w:t>
            </w:r>
            <w:proofErr w:type="gramEnd"/>
            <w:r w:rsidRPr="008B73C4">
              <w:rPr>
                <w:rFonts w:ascii="Calibri" w:hAnsi="Calibri" w:cs="Calibri"/>
                <w:spacing w:val="-27"/>
              </w:rPr>
              <w:t xml:space="preserve"> </w:t>
            </w:r>
            <w:r w:rsidRPr="008B73C4">
              <w:rPr>
                <w:rFonts w:ascii="Calibri" w:hAnsi="Calibri" w:cs="Calibri"/>
              </w:rPr>
              <w:t>empresas.</w:t>
            </w:r>
          </w:p>
          <w:p w14:paraId="1A87EB78" w14:textId="77777777" w:rsidR="008B73C4" w:rsidRPr="008B73C4" w:rsidRDefault="008B73C4" w:rsidP="00496443">
            <w:pPr>
              <w:pStyle w:val="TableParagraph"/>
              <w:spacing w:line="290" w:lineRule="auto"/>
              <w:ind w:right="58"/>
              <w:jc w:val="bot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Elabora carpeta didáctica con</w:t>
            </w:r>
            <w:r w:rsidRPr="008B73C4">
              <w:rPr>
                <w:rFonts w:ascii="Calibri" w:hAnsi="Calibri" w:cs="Calibri"/>
                <w:spacing w:val="-30"/>
              </w:rPr>
              <w:t xml:space="preserve"> </w:t>
            </w:r>
            <w:r w:rsidRPr="008B73C4">
              <w:rPr>
                <w:rFonts w:ascii="Calibri" w:hAnsi="Calibri" w:cs="Calibri"/>
              </w:rPr>
              <w:t xml:space="preserve">los </w:t>
            </w:r>
            <w:r w:rsidRPr="008B73C4">
              <w:rPr>
                <w:rFonts w:ascii="Calibri" w:hAnsi="Calibri" w:cs="Calibri"/>
                <w:w w:val="95"/>
              </w:rPr>
              <w:t>documentos</w:t>
            </w:r>
            <w:r w:rsidRPr="008B73C4">
              <w:rPr>
                <w:rFonts w:ascii="Calibri" w:hAnsi="Calibri" w:cs="Calibri"/>
                <w:spacing w:val="-28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contables</w:t>
            </w:r>
            <w:r w:rsidRPr="008B73C4">
              <w:rPr>
                <w:rFonts w:ascii="Calibri" w:hAnsi="Calibri" w:cs="Calibri"/>
                <w:spacing w:val="-28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utilizados</w:t>
            </w:r>
            <w:r w:rsidRPr="008B73C4">
              <w:rPr>
                <w:rFonts w:ascii="Calibri" w:hAnsi="Calibri" w:cs="Calibri"/>
                <w:spacing w:val="-28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 xml:space="preserve">en </w:t>
            </w:r>
            <w:r w:rsidRPr="008B73C4">
              <w:rPr>
                <w:rFonts w:ascii="Calibri" w:hAnsi="Calibri" w:cs="Calibri"/>
              </w:rPr>
              <w:t>el proceso contable dentro de</w:t>
            </w:r>
            <w:r w:rsidRPr="008B73C4">
              <w:rPr>
                <w:rFonts w:ascii="Calibri" w:hAnsi="Calibri" w:cs="Calibri"/>
                <w:spacing w:val="-43"/>
              </w:rPr>
              <w:t xml:space="preserve"> </w:t>
            </w:r>
            <w:r w:rsidRPr="008B73C4">
              <w:rPr>
                <w:rFonts w:ascii="Calibri" w:hAnsi="Calibri" w:cs="Calibri"/>
              </w:rPr>
              <w:t>las empresas.</w:t>
            </w:r>
          </w:p>
          <w:p w14:paraId="6B611064" w14:textId="77777777" w:rsidR="008B73C4" w:rsidRPr="008B73C4" w:rsidRDefault="008B73C4" w:rsidP="00496443">
            <w:pPr>
              <w:pStyle w:val="TableParagraph"/>
              <w:spacing w:line="264" w:lineRule="exact"/>
              <w:jc w:val="both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Evidencias de Producto:</w:t>
            </w:r>
          </w:p>
          <w:p w14:paraId="05BEB635" w14:textId="77777777" w:rsidR="008B73C4" w:rsidRPr="008B73C4" w:rsidRDefault="008B73C4" w:rsidP="00496443">
            <w:pPr>
              <w:pStyle w:val="TableParagraph"/>
              <w:spacing w:line="255" w:lineRule="exact"/>
              <w:jc w:val="bot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  <w:w w:val="95"/>
              </w:rPr>
              <w:t>Elabora informes básicos</w:t>
            </w:r>
            <w:r w:rsidRPr="008B73C4">
              <w:rPr>
                <w:rFonts w:ascii="Calibri" w:hAnsi="Calibri" w:cs="Calibri"/>
                <w:spacing w:val="-22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 xml:space="preserve">contables </w:t>
            </w:r>
            <w:r w:rsidRPr="008B73C4">
              <w:rPr>
                <w:rFonts w:ascii="Calibri" w:hAnsi="Calibri" w:cs="Calibri"/>
              </w:rPr>
              <w:t>de libros auxiliares, digitalmente.</w:t>
            </w:r>
          </w:p>
        </w:tc>
        <w:tc>
          <w:tcPr>
            <w:tcW w:w="3645" w:type="dxa"/>
          </w:tcPr>
          <w:p w14:paraId="0060B5B2" w14:textId="77777777" w:rsidR="008B73C4" w:rsidRPr="008B73C4" w:rsidRDefault="008B73C4" w:rsidP="00496443">
            <w:pPr>
              <w:pStyle w:val="TableParagraph"/>
              <w:spacing w:before="101" w:line="290" w:lineRule="auto"/>
              <w:ind w:left="77" w:right="64" w:hanging="3"/>
              <w:jc w:val="center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 xml:space="preserve">Aplica normas legales, </w:t>
            </w:r>
            <w:r w:rsidRPr="008B73C4">
              <w:rPr>
                <w:rFonts w:ascii="Calibri" w:hAnsi="Calibri" w:cs="Calibri"/>
                <w:w w:val="95"/>
              </w:rPr>
              <w:t xml:space="preserve">organizacionales  </w:t>
            </w:r>
            <w:r w:rsidRPr="008B73C4">
              <w:rPr>
                <w:rFonts w:ascii="Calibri" w:hAnsi="Calibri" w:cs="Calibri"/>
                <w:spacing w:val="-4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y</w:t>
            </w:r>
            <w:r w:rsidRPr="008B73C4">
              <w:rPr>
                <w:rFonts w:ascii="Calibri" w:hAnsi="Calibri" w:cs="Calibri"/>
                <w:spacing w:val="-4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mercantiles en</w:t>
            </w:r>
            <w:r w:rsidRPr="008B73C4">
              <w:rPr>
                <w:rFonts w:ascii="Calibri" w:hAnsi="Calibri" w:cs="Calibri"/>
                <w:spacing w:val="-40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la</w:t>
            </w:r>
            <w:r w:rsidRPr="008B73C4">
              <w:rPr>
                <w:rFonts w:ascii="Calibri" w:hAnsi="Calibri" w:cs="Calibri"/>
                <w:spacing w:val="-38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constitución</w:t>
            </w:r>
            <w:r w:rsidRPr="008B73C4">
              <w:rPr>
                <w:rFonts w:ascii="Calibri" w:hAnsi="Calibri" w:cs="Calibri"/>
                <w:spacing w:val="-39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de</w:t>
            </w:r>
            <w:r w:rsidRPr="008B73C4">
              <w:rPr>
                <w:rFonts w:ascii="Calibri" w:hAnsi="Calibri" w:cs="Calibri"/>
                <w:spacing w:val="-39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la</w:t>
            </w:r>
            <w:r w:rsidRPr="008B73C4">
              <w:rPr>
                <w:rFonts w:ascii="Calibri" w:hAnsi="Calibri" w:cs="Calibri"/>
                <w:spacing w:val="-39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 xml:space="preserve">empresa, </w:t>
            </w:r>
            <w:r w:rsidRPr="008B73C4">
              <w:rPr>
                <w:rFonts w:ascii="Calibri" w:hAnsi="Calibri" w:cs="Calibri"/>
              </w:rPr>
              <w:t>teniendo</w:t>
            </w:r>
            <w:r w:rsidRPr="008B73C4">
              <w:rPr>
                <w:rFonts w:ascii="Calibri" w:hAnsi="Calibri" w:cs="Calibri"/>
                <w:spacing w:val="-45"/>
              </w:rPr>
              <w:t xml:space="preserve"> </w:t>
            </w:r>
            <w:r w:rsidRPr="008B73C4">
              <w:rPr>
                <w:rFonts w:ascii="Calibri" w:hAnsi="Calibri" w:cs="Calibri"/>
              </w:rPr>
              <w:t>en</w:t>
            </w:r>
            <w:r w:rsidRPr="008B73C4">
              <w:rPr>
                <w:rFonts w:ascii="Calibri" w:hAnsi="Calibri" w:cs="Calibri"/>
                <w:spacing w:val="-46"/>
              </w:rPr>
              <w:t xml:space="preserve"> c</w:t>
            </w:r>
            <w:r w:rsidRPr="008B73C4">
              <w:rPr>
                <w:rFonts w:ascii="Calibri" w:hAnsi="Calibri" w:cs="Calibri"/>
                <w:spacing w:val="-44"/>
              </w:rPr>
              <w:t xml:space="preserve"> cuenta   </w:t>
            </w:r>
            <w:r w:rsidRPr="008B73C4">
              <w:rPr>
                <w:rFonts w:ascii="Calibri" w:hAnsi="Calibri" w:cs="Calibri"/>
              </w:rPr>
              <w:t>el</w:t>
            </w:r>
            <w:r w:rsidRPr="008B73C4">
              <w:rPr>
                <w:rFonts w:ascii="Calibri" w:hAnsi="Calibri" w:cs="Calibri"/>
                <w:spacing w:val="-45"/>
              </w:rPr>
              <w:t xml:space="preserve"> </w:t>
            </w:r>
            <w:r w:rsidRPr="008B73C4">
              <w:rPr>
                <w:rFonts w:ascii="Calibri" w:hAnsi="Calibri" w:cs="Calibri"/>
              </w:rPr>
              <w:t>tipo</w:t>
            </w:r>
            <w:r w:rsidRPr="008B73C4">
              <w:rPr>
                <w:rFonts w:ascii="Calibri" w:hAnsi="Calibri" w:cs="Calibri"/>
                <w:spacing w:val="-44"/>
              </w:rPr>
              <w:t xml:space="preserve"> </w:t>
            </w:r>
            <w:r w:rsidRPr="008B73C4">
              <w:rPr>
                <w:rFonts w:ascii="Calibri" w:hAnsi="Calibri" w:cs="Calibri"/>
              </w:rPr>
              <w:t xml:space="preserve">de </w:t>
            </w:r>
            <w:r w:rsidRPr="008B73C4">
              <w:rPr>
                <w:rFonts w:ascii="Calibri" w:hAnsi="Calibri" w:cs="Calibri"/>
                <w:w w:val="95"/>
              </w:rPr>
              <w:t>empresa,</w:t>
            </w:r>
            <w:r w:rsidRPr="008B73C4">
              <w:rPr>
                <w:rFonts w:ascii="Calibri" w:hAnsi="Calibri" w:cs="Calibri"/>
                <w:spacing w:val="-38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sector</w:t>
            </w:r>
            <w:r w:rsidRPr="008B73C4">
              <w:rPr>
                <w:rFonts w:ascii="Calibri" w:hAnsi="Calibri" w:cs="Calibri"/>
                <w:spacing w:val="-37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económico</w:t>
            </w:r>
            <w:r w:rsidRPr="008B73C4">
              <w:rPr>
                <w:rFonts w:ascii="Calibri" w:hAnsi="Calibri" w:cs="Calibri"/>
                <w:spacing w:val="-37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y</w:t>
            </w:r>
            <w:r w:rsidRPr="008B73C4">
              <w:rPr>
                <w:rFonts w:ascii="Calibri" w:hAnsi="Calibri" w:cs="Calibri"/>
                <w:spacing w:val="-37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 xml:space="preserve">las </w:t>
            </w:r>
            <w:r w:rsidRPr="008B73C4">
              <w:rPr>
                <w:rFonts w:ascii="Calibri" w:hAnsi="Calibri" w:cs="Calibri"/>
              </w:rPr>
              <w:t>normas legales vigentes aplicadas</w:t>
            </w:r>
            <w:r w:rsidRPr="008B73C4">
              <w:rPr>
                <w:rFonts w:ascii="Calibri" w:hAnsi="Calibri" w:cs="Calibri"/>
                <w:spacing w:val="-46"/>
              </w:rPr>
              <w:t xml:space="preserve"> </w:t>
            </w:r>
            <w:r w:rsidRPr="008B73C4">
              <w:rPr>
                <w:rFonts w:ascii="Calibri" w:hAnsi="Calibri" w:cs="Calibri"/>
              </w:rPr>
              <w:t>al</w:t>
            </w:r>
            <w:r w:rsidRPr="008B73C4">
              <w:rPr>
                <w:rFonts w:ascii="Calibri" w:hAnsi="Calibri" w:cs="Calibri"/>
                <w:spacing w:val="-45"/>
              </w:rPr>
              <w:t xml:space="preserve"> </w:t>
            </w:r>
            <w:r w:rsidRPr="008B73C4">
              <w:rPr>
                <w:rFonts w:ascii="Calibri" w:hAnsi="Calibri" w:cs="Calibri"/>
              </w:rPr>
              <w:t>sector</w:t>
            </w:r>
            <w:r w:rsidRPr="008B73C4">
              <w:rPr>
                <w:rFonts w:ascii="Calibri" w:hAnsi="Calibri" w:cs="Calibri"/>
                <w:spacing w:val="-46"/>
              </w:rPr>
              <w:t xml:space="preserve"> </w:t>
            </w:r>
            <w:r w:rsidRPr="008B73C4">
              <w:rPr>
                <w:rFonts w:ascii="Calibri" w:hAnsi="Calibri" w:cs="Calibri"/>
              </w:rPr>
              <w:t>privado</w:t>
            </w:r>
            <w:r w:rsidRPr="008B73C4">
              <w:rPr>
                <w:rFonts w:ascii="Calibri" w:hAnsi="Calibri" w:cs="Calibri"/>
                <w:spacing w:val="-44"/>
              </w:rPr>
              <w:t xml:space="preserve"> </w:t>
            </w:r>
            <w:r w:rsidRPr="008B73C4">
              <w:rPr>
                <w:rFonts w:ascii="Calibri" w:hAnsi="Calibri" w:cs="Calibri"/>
              </w:rPr>
              <w:t>y público.</w:t>
            </w:r>
          </w:p>
          <w:p w14:paraId="1927281C" w14:textId="77777777" w:rsidR="008B73C4" w:rsidRPr="008B73C4" w:rsidRDefault="008B73C4" w:rsidP="00496443">
            <w:pPr>
              <w:pStyle w:val="TableParagraph"/>
              <w:spacing w:line="290" w:lineRule="auto"/>
              <w:ind w:right="58"/>
              <w:jc w:val="bot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Aplica la normativa y las políticas institucionales de conservación y preservación en los</w:t>
            </w:r>
            <w:r w:rsidRPr="008B73C4">
              <w:rPr>
                <w:rFonts w:ascii="Calibri" w:hAnsi="Calibri" w:cs="Calibri"/>
                <w:spacing w:val="62"/>
              </w:rPr>
              <w:t xml:space="preserve"> </w:t>
            </w:r>
            <w:r w:rsidRPr="008B73C4">
              <w:rPr>
                <w:rFonts w:ascii="Calibri" w:hAnsi="Calibri" w:cs="Calibri"/>
              </w:rPr>
              <w:t>documentos.</w:t>
            </w:r>
          </w:p>
          <w:p w14:paraId="0E3A87BA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7675AC56" w14:textId="77777777" w:rsidR="008B73C4" w:rsidRPr="008B73C4" w:rsidRDefault="008B73C4" w:rsidP="00496443">
            <w:pPr>
              <w:pStyle w:val="TableParagraph"/>
              <w:spacing w:before="3"/>
              <w:rPr>
                <w:rFonts w:ascii="Calibri" w:hAnsi="Calibri" w:cs="Calibri"/>
                <w:b/>
              </w:rPr>
            </w:pPr>
          </w:p>
          <w:p w14:paraId="1B61535D" w14:textId="77777777" w:rsidR="008B73C4" w:rsidRPr="008B73C4" w:rsidRDefault="008B73C4" w:rsidP="00496443">
            <w:pPr>
              <w:pStyle w:val="TableParagraph"/>
              <w:spacing w:line="290" w:lineRule="auto"/>
              <w:ind w:right="58" w:hanging="1"/>
              <w:jc w:val="bot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 xml:space="preserve">‐Aplica en el proceso de recibo y </w:t>
            </w:r>
            <w:r w:rsidRPr="008B73C4">
              <w:rPr>
                <w:rFonts w:ascii="Calibri" w:hAnsi="Calibri" w:cs="Calibri"/>
                <w:w w:val="95"/>
              </w:rPr>
              <w:t>despacho</w:t>
            </w:r>
            <w:r w:rsidRPr="008B73C4">
              <w:rPr>
                <w:rFonts w:ascii="Calibri" w:hAnsi="Calibri" w:cs="Calibri"/>
                <w:spacing w:val="-20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de</w:t>
            </w:r>
            <w:r w:rsidRPr="008B73C4">
              <w:rPr>
                <w:rFonts w:ascii="Calibri" w:hAnsi="Calibri" w:cs="Calibri"/>
                <w:spacing w:val="-22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documento,</w:t>
            </w:r>
            <w:r w:rsidRPr="008B73C4">
              <w:rPr>
                <w:rFonts w:ascii="Calibri" w:hAnsi="Calibri" w:cs="Calibri"/>
                <w:spacing w:val="-21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las</w:t>
            </w:r>
            <w:r w:rsidRPr="008B73C4">
              <w:rPr>
                <w:rFonts w:ascii="Calibri" w:hAnsi="Calibri" w:cs="Calibri"/>
                <w:spacing w:val="-21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 xml:space="preserve">técnicas, </w:t>
            </w:r>
            <w:r w:rsidRPr="008B73C4">
              <w:rPr>
                <w:rFonts w:ascii="Calibri" w:hAnsi="Calibri" w:cs="Calibri"/>
              </w:rPr>
              <w:t>la normativa y las políticas institucionales.</w:t>
            </w:r>
          </w:p>
          <w:p w14:paraId="7FC7E708" w14:textId="77777777" w:rsidR="008B73C4" w:rsidRPr="008B73C4" w:rsidRDefault="008B73C4" w:rsidP="00496443">
            <w:pPr>
              <w:pStyle w:val="TableParagraph"/>
              <w:spacing w:before="101" w:line="290" w:lineRule="auto"/>
              <w:ind w:left="77" w:right="64" w:hanging="3"/>
              <w:jc w:val="center"/>
              <w:rPr>
                <w:rFonts w:ascii="Calibri" w:hAnsi="Calibri" w:cs="Calibri"/>
              </w:rPr>
            </w:pPr>
          </w:p>
          <w:p w14:paraId="32F70C5A" w14:textId="77777777" w:rsidR="008B73C4" w:rsidRPr="008B73C4" w:rsidRDefault="008B73C4" w:rsidP="00496443">
            <w:pPr>
              <w:pStyle w:val="TableParagraph"/>
              <w:tabs>
                <w:tab w:val="left" w:pos="2393"/>
              </w:tabs>
              <w:spacing w:line="290" w:lineRule="auto"/>
              <w:ind w:right="57"/>
              <w:jc w:val="both"/>
              <w:rPr>
                <w:rFonts w:ascii="Calibri" w:hAnsi="Calibri" w:cs="Calibri"/>
              </w:rPr>
            </w:pPr>
          </w:p>
        </w:tc>
        <w:tc>
          <w:tcPr>
            <w:tcW w:w="2720" w:type="dxa"/>
          </w:tcPr>
          <w:p w14:paraId="4AA1A8A5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before="2"/>
              <w:ind w:hanging="361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Observación</w:t>
            </w:r>
          </w:p>
          <w:p w14:paraId="36CF9483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before="54"/>
              <w:ind w:hanging="361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Lista</w:t>
            </w:r>
            <w:r w:rsidRPr="008B73C4">
              <w:rPr>
                <w:rFonts w:ascii="Calibri" w:hAnsi="Calibri" w:cs="Calibri"/>
                <w:spacing w:val="-31"/>
              </w:rPr>
              <w:t xml:space="preserve"> </w:t>
            </w:r>
            <w:r w:rsidRPr="008B73C4">
              <w:rPr>
                <w:rFonts w:ascii="Calibri" w:hAnsi="Calibri" w:cs="Calibri"/>
              </w:rPr>
              <w:t>de</w:t>
            </w:r>
            <w:r w:rsidRPr="008B73C4">
              <w:rPr>
                <w:rFonts w:ascii="Calibri" w:hAnsi="Calibri" w:cs="Calibri"/>
                <w:spacing w:val="-29"/>
              </w:rPr>
              <w:t xml:space="preserve"> </w:t>
            </w:r>
            <w:r w:rsidRPr="008B73C4">
              <w:rPr>
                <w:rFonts w:ascii="Calibri" w:hAnsi="Calibri" w:cs="Calibri"/>
              </w:rPr>
              <w:t>chequeo</w:t>
            </w:r>
          </w:p>
          <w:p w14:paraId="548145DF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before="53" w:line="290" w:lineRule="auto"/>
              <w:ind w:right="758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  <w:w w:val="90"/>
              </w:rPr>
              <w:t xml:space="preserve">Portafolio </w:t>
            </w:r>
            <w:r w:rsidRPr="008B73C4">
              <w:rPr>
                <w:rFonts w:ascii="Calibri" w:hAnsi="Calibri" w:cs="Calibri"/>
                <w:spacing w:val="-7"/>
                <w:w w:val="90"/>
              </w:rPr>
              <w:t xml:space="preserve">de </w:t>
            </w:r>
            <w:r w:rsidRPr="008B73C4">
              <w:rPr>
                <w:rFonts w:ascii="Calibri" w:hAnsi="Calibri" w:cs="Calibri"/>
              </w:rPr>
              <w:t>evidencias</w:t>
            </w:r>
          </w:p>
          <w:p w14:paraId="7E626582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line="290" w:lineRule="auto"/>
              <w:ind w:right="960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  <w:w w:val="90"/>
              </w:rPr>
              <w:t xml:space="preserve">Evaluación </w:t>
            </w:r>
            <w:r w:rsidRPr="008B73C4">
              <w:rPr>
                <w:rFonts w:ascii="Calibri" w:hAnsi="Calibri" w:cs="Calibri"/>
              </w:rPr>
              <w:t>de</w:t>
            </w:r>
          </w:p>
          <w:p w14:paraId="1FDD22D7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line="254" w:lineRule="exact"/>
              <w:ind w:hanging="361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Conocimiento</w:t>
            </w:r>
          </w:p>
          <w:p w14:paraId="018E5A44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before="54"/>
              <w:ind w:hanging="361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Cuestionarios</w:t>
            </w:r>
          </w:p>
          <w:p w14:paraId="4D29931B" w14:textId="77777777" w:rsidR="008B73C4" w:rsidRPr="008B73C4" w:rsidRDefault="008B73C4" w:rsidP="00496443">
            <w:pPr>
              <w:pStyle w:val="TableParagraph"/>
              <w:spacing w:before="4"/>
              <w:rPr>
                <w:rFonts w:ascii="Calibri" w:hAnsi="Calibri" w:cs="Calibri"/>
                <w:b/>
              </w:rPr>
            </w:pPr>
          </w:p>
          <w:p w14:paraId="4EFD59B0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before="1" w:line="290" w:lineRule="auto"/>
              <w:ind w:right="264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 xml:space="preserve">Evaluación </w:t>
            </w:r>
            <w:r w:rsidRPr="008B73C4">
              <w:rPr>
                <w:rFonts w:ascii="Calibri" w:hAnsi="Calibri" w:cs="Calibri"/>
                <w:w w:val="95"/>
              </w:rPr>
              <w:t>conocimiento</w:t>
            </w:r>
            <w:r w:rsidRPr="008B73C4">
              <w:rPr>
                <w:rFonts w:ascii="Calibri" w:hAnsi="Calibri" w:cs="Calibri"/>
                <w:spacing w:val="-43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AVA</w:t>
            </w:r>
          </w:p>
          <w:p w14:paraId="686682F0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line="254" w:lineRule="exact"/>
              <w:ind w:hanging="361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Talleres</w:t>
            </w:r>
          </w:p>
          <w:p w14:paraId="3FBA0E66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before="54" w:line="290" w:lineRule="auto"/>
              <w:ind w:right="867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  <w:w w:val="95"/>
              </w:rPr>
              <w:t xml:space="preserve">Evaluación </w:t>
            </w:r>
            <w:r w:rsidRPr="008B73C4">
              <w:rPr>
                <w:rFonts w:ascii="Calibri" w:hAnsi="Calibri" w:cs="Calibri"/>
                <w:spacing w:val="-1"/>
                <w:w w:val="95"/>
              </w:rPr>
              <w:t>desempeño</w:t>
            </w:r>
          </w:p>
          <w:p w14:paraId="5FC73765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line="254" w:lineRule="exact"/>
              <w:ind w:hanging="361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  <w:w w:val="95"/>
              </w:rPr>
              <w:t>Actividades</w:t>
            </w:r>
            <w:r w:rsidRPr="008B73C4">
              <w:rPr>
                <w:rFonts w:ascii="Calibri" w:hAnsi="Calibri" w:cs="Calibri"/>
                <w:spacing w:val="-42"/>
                <w:w w:val="95"/>
              </w:rPr>
              <w:t xml:space="preserve"> </w:t>
            </w:r>
            <w:r w:rsidRPr="008B73C4">
              <w:rPr>
                <w:rFonts w:ascii="Calibri" w:hAnsi="Calibri" w:cs="Calibri"/>
                <w:w w:val="95"/>
              </w:rPr>
              <w:t>grupales</w:t>
            </w:r>
          </w:p>
          <w:p w14:paraId="78A4FD72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</w:tabs>
              <w:spacing w:before="54"/>
              <w:ind w:hanging="361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Pruebas</w:t>
            </w:r>
            <w:r w:rsidRPr="008B73C4">
              <w:rPr>
                <w:rFonts w:ascii="Calibri" w:hAnsi="Calibri" w:cs="Calibri"/>
                <w:spacing w:val="-31"/>
              </w:rPr>
              <w:t xml:space="preserve"> </w:t>
            </w:r>
            <w:r w:rsidRPr="008B73C4">
              <w:rPr>
                <w:rFonts w:ascii="Calibri" w:hAnsi="Calibri" w:cs="Calibri"/>
              </w:rPr>
              <w:t>escritas</w:t>
            </w:r>
          </w:p>
          <w:p w14:paraId="6C9C03DC" w14:textId="77777777" w:rsidR="008B73C4" w:rsidRPr="008B73C4" w:rsidRDefault="008B73C4" w:rsidP="004960E0">
            <w:pPr>
              <w:pStyle w:val="TableParagraph"/>
              <w:numPr>
                <w:ilvl w:val="0"/>
                <w:numId w:val="4"/>
              </w:numPr>
              <w:tabs>
                <w:tab w:val="left" w:pos="789"/>
                <w:tab w:val="left" w:pos="790"/>
                <w:tab w:val="left" w:pos="1423"/>
                <w:tab w:val="left" w:pos="1873"/>
              </w:tabs>
              <w:spacing w:before="53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Lista</w:t>
            </w:r>
            <w:r w:rsidRPr="008B73C4">
              <w:rPr>
                <w:rFonts w:ascii="Calibri" w:hAnsi="Calibri" w:cs="Calibri"/>
              </w:rPr>
              <w:tab/>
              <w:t>de</w:t>
            </w:r>
            <w:r w:rsidRPr="008B73C4">
              <w:rPr>
                <w:rFonts w:ascii="Calibri" w:hAnsi="Calibri" w:cs="Calibri"/>
              </w:rPr>
              <w:tab/>
            </w:r>
            <w:r w:rsidRPr="008B73C4">
              <w:rPr>
                <w:rFonts w:ascii="Calibri" w:hAnsi="Calibri" w:cs="Calibri"/>
                <w:w w:val="95"/>
              </w:rPr>
              <w:t>chequeo</w:t>
            </w:r>
          </w:p>
          <w:p w14:paraId="384CFC18" w14:textId="77777777" w:rsidR="008B73C4" w:rsidRPr="008B73C4" w:rsidRDefault="008B73C4" w:rsidP="00496443">
            <w:pPr>
              <w:pStyle w:val="TableParagraph"/>
              <w:tabs>
                <w:tab w:val="left" w:pos="1986"/>
                <w:tab w:val="left" w:pos="2548"/>
              </w:tabs>
              <w:spacing w:line="310" w:lineRule="atLeast"/>
              <w:ind w:left="789" w:right="58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para</w:t>
            </w:r>
            <w:r w:rsidRPr="008B73C4">
              <w:rPr>
                <w:rFonts w:ascii="Calibri" w:hAnsi="Calibri" w:cs="Calibri"/>
              </w:rPr>
              <w:tab/>
            </w:r>
            <w:r w:rsidRPr="008B73C4">
              <w:rPr>
                <w:rFonts w:ascii="Calibri" w:hAnsi="Calibri" w:cs="Calibri"/>
                <w:spacing w:val="-3"/>
                <w:w w:val="90"/>
              </w:rPr>
              <w:t xml:space="preserve">evaluar </w:t>
            </w:r>
            <w:r w:rsidRPr="008B73C4">
              <w:rPr>
                <w:rFonts w:ascii="Calibri" w:hAnsi="Calibri" w:cs="Calibri"/>
              </w:rPr>
              <w:t>desempeño</w:t>
            </w:r>
            <w:r w:rsidRPr="008B73C4">
              <w:rPr>
                <w:rFonts w:ascii="Calibri" w:hAnsi="Calibri" w:cs="Calibri"/>
              </w:rPr>
              <w:tab/>
            </w:r>
            <w:r w:rsidRPr="008B73C4">
              <w:rPr>
                <w:rFonts w:ascii="Calibri" w:hAnsi="Calibri" w:cs="Calibri"/>
              </w:rPr>
              <w:tab/>
            </w:r>
            <w:r w:rsidRPr="008B73C4">
              <w:rPr>
                <w:rFonts w:ascii="Calibri" w:hAnsi="Calibri" w:cs="Calibri"/>
                <w:spacing w:val="-16"/>
              </w:rPr>
              <w:t>y</w:t>
            </w:r>
          </w:p>
        </w:tc>
      </w:tr>
    </w:tbl>
    <w:p w14:paraId="6D85DCA3" w14:textId="77777777" w:rsidR="008B73C4" w:rsidRPr="008B73C4" w:rsidRDefault="008B73C4" w:rsidP="008B73C4">
      <w:pPr>
        <w:spacing w:line="310" w:lineRule="atLeast"/>
        <w:rPr>
          <w:rFonts w:cs="Calibri"/>
        </w:rPr>
        <w:sectPr w:rsidR="008B73C4" w:rsidRPr="008B73C4">
          <w:pgSz w:w="12240" w:h="15840"/>
          <w:pgMar w:top="2460" w:right="500" w:bottom="280" w:left="1260" w:header="1018" w:footer="0" w:gutter="0"/>
          <w:cols w:space="720"/>
        </w:sectPr>
      </w:pPr>
    </w:p>
    <w:p w14:paraId="436E5D9D" w14:textId="69B1ECA9" w:rsidR="008B73C4" w:rsidRPr="008B73C4" w:rsidRDefault="008B73C4" w:rsidP="008B73C4">
      <w:pPr>
        <w:pStyle w:val="Textoindependiente"/>
        <w:rPr>
          <w:rFonts w:ascii="Calibri" w:hAnsi="Calibri" w:cs="Calibri"/>
          <w:b/>
        </w:rPr>
      </w:pPr>
    </w:p>
    <w:p w14:paraId="7C0A285F" w14:textId="77777777" w:rsidR="008B73C4" w:rsidRPr="008B73C4" w:rsidRDefault="008B73C4" w:rsidP="008B73C4">
      <w:pPr>
        <w:pStyle w:val="Textoindependiente"/>
        <w:spacing w:before="10"/>
        <w:rPr>
          <w:rFonts w:ascii="Calibri" w:hAnsi="Calibri" w:cs="Calibri"/>
          <w:b/>
        </w:rPr>
      </w:pPr>
    </w:p>
    <w:p w14:paraId="2CBBCAA3" w14:textId="77777777" w:rsidR="008B73C4" w:rsidRPr="008B73C4" w:rsidRDefault="008B73C4" w:rsidP="004960E0">
      <w:pPr>
        <w:pStyle w:val="Prrafodelista"/>
        <w:widowControl w:val="0"/>
        <w:numPr>
          <w:ilvl w:val="0"/>
          <w:numId w:val="5"/>
        </w:numPr>
        <w:tabs>
          <w:tab w:val="left" w:pos="519"/>
        </w:tabs>
        <w:autoSpaceDE w:val="0"/>
        <w:autoSpaceDN w:val="0"/>
        <w:spacing w:before="55" w:after="0" w:line="240" w:lineRule="auto"/>
        <w:ind w:left="518" w:hanging="221"/>
        <w:contextualSpacing w:val="0"/>
        <w:jc w:val="both"/>
        <w:rPr>
          <w:rFonts w:ascii="Calibri" w:hAnsi="Calibri" w:cs="Calibri"/>
          <w:b/>
        </w:rPr>
      </w:pPr>
      <w:r w:rsidRPr="008B73C4">
        <w:rPr>
          <w:rFonts w:ascii="Calibri" w:hAnsi="Calibri" w:cs="Calibri"/>
          <w:b/>
        </w:rPr>
        <w:t>GLOSARIO DE</w:t>
      </w:r>
      <w:r w:rsidRPr="008B73C4">
        <w:rPr>
          <w:rFonts w:ascii="Calibri" w:hAnsi="Calibri" w:cs="Calibri"/>
          <w:b/>
          <w:spacing w:val="-1"/>
        </w:rPr>
        <w:t xml:space="preserve"> </w:t>
      </w:r>
      <w:r w:rsidRPr="008B73C4">
        <w:rPr>
          <w:rFonts w:ascii="Calibri" w:hAnsi="Calibri" w:cs="Calibri"/>
          <w:b/>
        </w:rPr>
        <w:t>TERMINOS</w:t>
      </w:r>
    </w:p>
    <w:p w14:paraId="3B598816" w14:textId="77777777" w:rsidR="008B73C4" w:rsidRPr="008B73C4" w:rsidRDefault="008B73C4" w:rsidP="008B73C4">
      <w:pPr>
        <w:pStyle w:val="Textoindependiente"/>
        <w:spacing w:before="8"/>
        <w:rPr>
          <w:rFonts w:ascii="Calibri" w:hAnsi="Calibri" w:cs="Calibri"/>
          <w:b/>
        </w:rPr>
      </w:pPr>
    </w:p>
    <w:p w14:paraId="74C688A9" w14:textId="77777777" w:rsidR="008B73C4" w:rsidRPr="008B73C4" w:rsidRDefault="008B73C4" w:rsidP="008B73C4">
      <w:pPr>
        <w:pStyle w:val="Textoindependiente"/>
        <w:spacing w:line="288" w:lineRule="auto"/>
        <w:ind w:left="298" w:right="632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Archivo:</w:t>
      </w:r>
      <w:r w:rsidRPr="008B73C4">
        <w:rPr>
          <w:rFonts w:ascii="Calibri" w:hAnsi="Calibri" w:cs="Calibri"/>
          <w:b/>
          <w:spacing w:val="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Conjunto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documentos,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sea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cual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fuere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su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fecha,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forma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soporte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material,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acumulados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un proceso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natural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por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una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persona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entidad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pública</w:t>
      </w:r>
      <w:r w:rsidRPr="008B73C4">
        <w:rPr>
          <w:rFonts w:ascii="Calibri" w:hAnsi="Calibri" w:cs="Calibri"/>
          <w:spacing w:val="-2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privada,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transcurso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su</w:t>
      </w:r>
      <w:r w:rsidRPr="008B73C4">
        <w:rPr>
          <w:rFonts w:ascii="Calibri" w:hAnsi="Calibri" w:cs="Calibri"/>
          <w:spacing w:val="-2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gestión,</w:t>
      </w:r>
      <w:r w:rsidRPr="008B73C4">
        <w:rPr>
          <w:rFonts w:ascii="Calibri" w:hAnsi="Calibri" w:cs="Calibri"/>
          <w:spacing w:val="-2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conservados </w:t>
      </w:r>
      <w:r w:rsidRPr="008B73C4">
        <w:rPr>
          <w:rFonts w:ascii="Calibri" w:hAnsi="Calibri" w:cs="Calibri"/>
        </w:rPr>
        <w:t>respetando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aquel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orden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para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servir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como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testimonio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e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información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persona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o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institución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26"/>
        </w:rPr>
        <w:t xml:space="preserve"> </w:t>
      </w:r>
      <w:r w:rsidRPr="008B73C4">
        <w:rPr>
          <w:rFonts w:ascii="Calibri" w:hAnsi="Calibri" w:cs="Calibri"/>
        </w:rPr>
        <w:t xml:space="preserve">los </w:t>
      </w:r>
      <w:r w:rsidRPr="008B73C4">
        <w:rPr>
          <w:rFonts w:ascii="Calibri" w:hAnsi="Calibri" w:cs="Calibri"/>
          <w:w w:val="95"/>
        </w:rPr>
        <w:t>produce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ciudadanos,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como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fuentes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historia.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También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puede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entender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proofErr w:type="gramStart"/>
      <w:r w:rsidRPr="008B73C4">
        <w:rPr>
          <w:rFonts w:ascii="Calibri" w:hAnsi="Calibri" w:cs="Calibri"/>
          <w:w w:val="95"/>
        </w:rPr>
        <w:t>como</w:t>
      </w:r>
      <w:proofErr w:type="gramEnd"/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institución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ésta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al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servicio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gestión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administrativa,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8"/>
        </w:rPr>
        <w:t xml:space="preserve"> </w:t>
      </w:r>
      <w:r w:rsidRPr="008B73C4">
        <w:rPr>
          <w:rFonts w:ascii="Calibri" w:hAnsi="Calibri" w:cs="Calibri"/>
        </w:rPr>
        <w:t>información,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investigación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cultura.</w:t>
      </w:r>
    </w:p>
    <w:p w14:paraId="7F759EF8" w14:textId="77777777" w:rsidR="008B73C4" w:rsidRPr="008B73C4" w:rsidRDefault="008B73C4" w:rsidP="008B73C4">
      <w:pPr>
        <w:pStyle w:val="Textoindependiente"/>
        <w:spacing w:before="2"/>
        <w:rPr>
          <w:rFonts w:ascii="Calibri" w:hAnsi="Calibri" w:cs="Calibri"/>
        </w:rPr>
      </w:pPr>
    </w:p>
    <w:p w14:paraId="5E609FBB" w14:textId="77777777" w:rsidR="008B73C4" w:rsidRPr="008B73C4" w:rsidRDefault="008B73C4" w:rsidP="008B73C4">
      <w:pPr>
        <w:pStyle w:val="Textoindependiente"/>
        <w:ind w:left="298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 xml:space="preserve">Activo: </w:t>
      </w:r>
      <w:proofErr w:type="gramStart"/>
      <w:r w:rsidRPr="008B73C4">
        <w:rPr>
          <w:rFonts w:ascii="Calibri" w:hAnsi="Calibri" w:cs="Calibri"/>
        </w:rPr>
        <w:t>Un</w:t>
      </w:r>
      <w:proofErr w:type="gramEnd"/>
      <w:r w:rsidRPr="008B73C4">
        <w:rPr>
          <w:rFonts w:ascii="Calibri" w:hAnsi="Calibri" w:cs="Calibri"/>
        </w:rPr>
        <w:t xml:space="preserve"> recurso económico propiedad del negocio que se espera produzca beneficios en el futuro.</w:t>
      </w:r>
    </w:p>
    <w:p w14:paraId="3BDCAAB7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1B8E09E5" w14:textId="77777777" w:rsidR="008B73C4" w:rsidRPr="008B73C4" w:rsidRDefault="008B73C4" w:rsidP="008B73C4">
      <w:pPr>
        <w:pStyle w:val="Textoindependiente"/>
        <w:spacing w:before="1"/>
        <w:ind w:left="298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 xml:space="preserve">Asiento: </w:t>
      </w:r>
      <w:r w:rsidRPr="008B73C4">
        <w:rPr>
          <w:rFonts w:ascii="Calibri" w:hAnsi="Calibri" w:cs="Calibri"/>
        </w:rPr>
        <w:t xml:space="preserve">Anotación, inscripción en </w:t>
      </w:r>
      <w:proofErr w:type="gramStart"/>
      <w:r w:rsidRPr="008B73C4">
        <w:rPr>
          <w:rFonts w:ascii="Calibri" w:hAnsi="Calibri" w:cs="Calibri"/>
        </w:rPr>
        <w:t>un</w:t>
      </w:r>
      <w:proofErr w:type="gramEnd"/>
      <w:r w:rsidRPr="008B73C4">
        <w:rPr>
          <w:rFonts w:ascii="Calibri" w:hAnsi="Calibri" w:cs="Calibri"/>
        </w:rPr>
        <w:t xml:space="preserve"> libro, registro, cuenta, etc.</w:t>
      </w:r>
    </w:p>
    <w:p w14:paraId="331E60BF" w14:textId="77777777" w:rsidR="008B73C4" w:rsidRPr="008B73C4" w:rsidRDefault="008B73C4" w:rsidP="008B73C4">
      <w:pPr>
        <w:pStyle w:val="Textoindependiente"/>
        <w:spacing w:before="9"/>
        <w:rPr>
          <w:rFonts w:ascii="Calibri" w:hAnsi="Calibri" w:cs="Calibri"/>
        </w:rPr>
      </w:pPr>
    </w:p>
    <w:p w14:paraId="2F724EF6" w14:textId="77777777" w:rsidR="008B73C4" w:rsidRPr="008B73C4" w:rsidRDefault="008B73C4" w:rsidP="008B73C4">
      <w:pPr>
        <w:pStyle w:val="Textoindependiente"/>
        <w:spacing w:line="278" w:lineRule="auto"/>
        <w:ind w:left="298" w:right="63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Balance</w:t>
      </w:r>
      <w:r w:rsidRPr="008B73C4">
        <w:rPr>
          <w:rFonts w:ascii="Calibri" w:hAnsi="Calibri" w:cs="Calibri"/>
          <w:b/>
          <w:spacing w:val="-6"/>
        </w:rPr>
        <w:t xml:space="preserve"> </w:t>
      </w:r>
      <w:r w:rsidRPr="008B73C4">
        <w:rPr>
          <w:rFonts w:ascii="Calibri" w:hAnsi="Calibri" w:cs="Calibri"/>
          <w:b/>
        </w:rPr>
        <w:t>de</w:t>
      </w:r>
      <w:r w:rsidRPr="008B73C4">
        <w:rPr>
          <w:rFonts w:ascii="Calibri" w:hAnsi="Calibri" w:cs="Calibri"/>
          <w:b/>
          <w:spacing w:val="-4"/>
        </w:rPr>
        <w:t xml:space="preserve"> </w:t>
      </w:r>
      <w:r w:rsidRPr="008B73C4">
        <w:rPr>
          <w:rFonts w:ascii="Calibri" w:hAnsi="Calibri" w:cs="Calibri"/>
          <w:b/>
        </w:rPr>
        <w:t>comprobación:</w:t>
      </w:r>
      <w:r w:rsidRPr="008B73C4">
        <w:rPr>
          <w:rFonts w:ascii="Calibri" w:hAnsi="Calibri" w:cs="Calibri"/>
          <w:b/>
          <w:spacing w:val="-5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relación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todas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cuentas</w:t>
      </w:r>
      <w:r w:rsidRPr="008B73C4">
        <w:rPr>
          <w:rFonts w:ascii="Calibri" w:hAnsi="Calibri" w:cs="Calibri"/>
          <w:spacing w:val="-21"/>
        </w:rPr>
        <w:t xml:space="preserve"> </w:t>
      </w:r>
      <w:proofErr w:type="gramStart"/>
      <w:r w:rsidRPr="008B73C4">
        <w:rPr>
          <w:rFonts w:ascii="Calibri" w:hAnsi="Calibri" w:cs="Calibri"/>
        </w:rPr>
        <w:t>del</w:t>
      </w:r>
      <w:proofErr w:type="gramEnd"/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mayor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sus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saldos.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Cuadro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dos columnas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donde</w:t>
      </w:r>
      <w:r w:rsidRPr="008B73C4">
        <w:rPr>
          <w:rFonts w:ascii="Calibri" w:hAnsi="Calibri" w:cs="Calibri"/>
          <w:spacing w:val="-41"/>
        </w:rPr>
        <w:t xml:space="preserve"> </w:t>
      </w:r>
      <w:r w:rsidRPr="008B73C4">
        <w:rPr>
          <w:rFonts w:ascii="Calibri" w:hAnsi="Calibri" w:cs="Calibri"/>
        </w:rPr>
        <w:t>aparecen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nombres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saldos</w:t>
      </w:r>
      <w:r w:rsidRPr="008B73C4">
        <w:rPr>
          <w:rFonts w:ascii="Calibri" w:hAnsi="Calibri" w:cs="Calibri"/>
          <w:spacing w:val="-41"/>
        </w:rPr>
        <w:t xml:space="preserve"> </w:t>
      </w:r>
      <w:r w:rsidRPr="008B73C4">
        <w:rPr>
          <w:rFonts w:ascii="Calibri" w:hAnsi="Calibri" w:cs="Calibri"/>
        </w:rPr>
        <w:t>débito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crédito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todas</w:t>
      </w:r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41"/>
        </w:rPr>
        <w:t xml:space="preserve"> </w:t>
      </w:r>
      <w:r w:rsidRPr="008B73C4">
        <w:rPr>
          <w:rFonts w:ascii="Calibri" w:hAnsi="Calibri" w:cs="Calibri"/>
        </w:rPr>
        <w:t>cuentas</w:t>
      </w:r>
      <w:r w:rsidRPr="008B73C4">
        <w:rPr>
          <w:rFonts w:ascii="Calibri" w:hAnsi="Calibri" w:cs="Calibri"/>
          <w:spacing w:val="-40"/>
        </w:rPr>
        <w:t xml:space="preserve"> </w:t>
      </w:r>
      <w:proofErr w:type="gramStart"/>
      <w:r w:rsidRPr="008B73C4">
        <w:rPr>
          <w:rFonts w:ascii="Calibri" w:hAnsi="Calibri" w:cs="Calibri"/>
        </w:rPr>
        <w:t>del</w:t>
      </w:r>
      <w:proofErr w:type="gramEnd"/>
      <w:r w:rsidRPr="008B73C4">
        <w:rPr>
          <w:rFonts w:ascii="Calibri" w:hAnsi="Calibri" w:cs="Calibri"/>
          <w:spacing w:val="-40"/>
        </w:rPr>
        <w:t xml:space="preserve"> </w:t>
      </w:r>
      <w:r w:rsidRPr="008B73C4">
        <w:rPr>
          <w:rFonts w:ascii="Calibri" w:hAnsi="Calibri" w:cs="Calibri"/>
        </w:rPr>
        <w:t>mayor.</w:t>
      </w:r>
    </w:p>
    <w:p w14:paraId="4F4C0976" w14:textId="77777777" w:rsidR="008B73C4" w:rsidRPr="008B73C4" w:rsidRDefault="008B73C4" w:rsidP="008B73C4">
      <w:pPr>
        <w:pStyle w:val="Textoindependiente"/>
        <w:spacing w:before="5"/>
        <w:rPr>
          <w:rFonts w:ascii="Calibri" w:hAnsi="Calibri" w:cs="Calibri"/>
        </w:rPr>
      </w:pPr>
    </w:p>
    <w:p w14:paraId="3313C265" w14:textId="77777777" w:rsidR="008B73C4" w:rsidRPr="008B73C4" w:rsidRDefault="008B73C4" w:rsidP="008B73C4">
      <w:pPr>
        <w:pStyle w:val="Textoindependiente"/>
        <w:spacing w:line="278" w:lineRule="auto"/>
        <w:ind w:left="298" w:right="632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Cámara</w:t>
      </w:r>
      <w:r w:rsidRPr="008B73C4">
        <w:rPr>
          <w:rFonts w:ascii="Calibri" w:hAnsi="Calibri" w:cs="Calibri"/>
          <w:b/>
          <w:spacing w:val="-1"/>
          <w:w w:val="95"/>
        </w:rPr>
        <w:t xml:space="preserve"> </w:t>
      </w:r>
      <w:r w:rsidRPr="008B73C4">
        <w:rPr>
          <w:rFonts w:ascii="Calibri" w:hAnsi="Calibri" w:cs="Calibri"/>
          <w:b/>
          <w:w w:val="95"/>
        </w:rPr>
        <w:t xml:space="preserve">de comercio: </w:t>
      </w:r>
      <w:r w:rsidRPr="008B73C4">
        <w:rPr>
          <w:rFonts w:ascii="Calibri" w:hAnsi="Calibri" w:cs="Calibri"/>
          <w:w w:val="95"/>
        </w:rPr>
        <w:t>Organización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agrupa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todas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empresas,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organizaciones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organismos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una </w:t>
      </w:r>
      <w:r w:rsidRPr="008B73C4">
        <w:rPr>
          <w:rFonts w:ascii="Calibri" w:hAnsi="Calibri" w:cs="Calibri"/>
        </w:rPr>
        <w:t>nación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con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capacidad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exportadora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o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importadora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directas.</w:t>
      </w:r>
    </w:p>
    <w:p w14:paraId="18155DF5" w14:textId="77777777" w:rsidR="008B73C4" w:rsidRPr="008B73C4" w:rsidRDefault="008B73C4" w:rsidP="008B73C4">
      <w:pPr>
        <w:pStyle w:val="Textoindependiente"/>
        <w:spacing w:before="6"/>
        <w:rPr>
          <w:rFonts w:ascii="Calibri" w:hAnsi="Calibri" w:cs="Calibri"/>
        </w:rPr>
      </w:pPr>
    </w:p>
    <w:p w14:paraId="06C23B80" w14:textId="77777777" w:rsidR="008B73C4" w:rsidRPr="008B73C4" w:rsidRDefault="008B73C4" w:rsidP="008B73C4">
      <w:pPr>
        <w:pStyle w:val="Textoindependiente"/>
        <w:spacing w:before="1" w:line="278" w:lineRule="auto"/>
        <w:ind w:left="298" w:right="634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Capital:</w:t>
      </w:r>
      <w:r w:rsidRPr="008B73C4">
        <w:rPr>
          <w:rFonts w:ascii="Calibri" w:hAnsi="Calibri" w:cs="Calibri"/>
          <w:b/>
          <w:spacing w:val="-20"/>
        </w:rPr>
        <w:t xml:space="preserve"> </w:t>
      </w:r>
      <w:r w:rsidRPr="008B73C4">
        <w:rPr>
          <w:rFonts w:ascii="Calibri" w:hAnsi="Calibri" w:cs="Calibri"/>
        </w:rPr>
        <w:t>Activos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netos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empresa,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sociedad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o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figura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semejante,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incluyendo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inversión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original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y todas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ganancias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beneficios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sobre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misma.</w:t>
      </w:r>
      <w:r w:rsidRPr="008B73C4">
        <w:rPr>
          <w:rFonts w:ascii="Calibri" w:hAnsi="Calibri" w:cs="Calibri"/>
          <w:spacing w:val="-29"/>
        </w:rPr>
        <w:t xml:space="preserve"> </w:t>
      </w:r>
      <w:r w:rsidRPr="008B73C4">
        <w:rPr>
          <w:rFonts w:ascii="Calibri" w:hAnsi="Calibri" w:cs="Calibri"/>
        </w:rPr>
        <w:t>Cantidad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invertida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30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7"/>
        </w:rPr>
        <w:t xml:space="preserve"> </w:t>
      </w:r>
      <w:r w:rsidRPr="008B73C4">
        <w:rPr>
          <w:rFonts w:ascii="Calibri" w:hAnsi="Calibri" w:cs="Calibri"/>
        </w:rPr>
        <w:t>empresa.</w:t>
      </w:r>
    </w:p>
    <w:p w14:paraId="64715984" w14:textId="77777777" w:rsidR="008B73C4" w:rsidRPr="008B73C4" w:rsidRDefault="008B73C4" w:rsidP="008B73C4">
      <w:pPr>
        <w:pStyle w:val="Textoindependiente"/>
        <w:spacing w:before="4"/>
        <w:rPr>
          <w:rFonts w:ascii="Calibri" w:hAnsi="Calibri" w:cs="Calibri"/>
        </w:rPr>
      </w:pPr>
    </w:p>
    <w:p w14:paraId="6B8409BF" w14:textId="77777777" w:rsidR="008B73C4" w:rsidRPr="008B73C4" w:rsidRDefault="008B73C4" w:rsidP="008B73C4">
      <w:pPr>
        <w:pStyle w:val="Textoindependiente"/>
        <w:spacing w:before="1" w:line="278" w:lineRule="auto"/>
        <w:ind w:left="298" w:right="632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Ciclo</w:t>
      </w:r>
      <w:r w:rsidRPr="008B73C4">
        <w:rPr>
          <w:rFonts w:ascii="Calibri" w:hAnsi="Calibri" w:cs="Calibri"/>
          <w:b/>
          <w:spacing w:val="-14"/>
          <w:w w:val="95"/>
        </w:rPr>
        <w:t xml:space="preserve"> </w:t>
      </w:r>
      <w:r w:rsidRPr="008B73C4">
        <w:rPr>
          <w:rFonts w:ascii="Calibri" w:hAnsi="Calibri" w:cs="Calibri"/>
          <w:b/>
          <w:w w:val="95"/>
        </w:rPr>
        <w:t>Contable:</w:t>
      </w:r>
      <w:r w:rsidRPr="008B73C4">
        <w:rPr>
          <w:rFonts w:ascii="Calibri" w:hAnsi="Calibri" w:cs="Calibri"/>
          <w:b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secuencia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procedimientos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contables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aplicados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al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registro,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clasificación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28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resumen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de </w:t>
      </w:r>
      <w:r w:rsidRPr="008B73C4">
        <w:rPr>
          <w:rFonts w:ascii="Calibri" w:hAnsi="Calibri" w:cs="Calibri"/>
        </w:rPr>
        <w:t>la información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contable.</w:t>
      </w:r>
    </w:p>
    <w:p w14:paraId="4376DAB3" w14:textId="77777777" w:rsidR="008B73C4" w:rsidRPr="008B73C4" w:rsidRDefault="008B73C4" w:rsidP="008B73C4">
      <w:pPr>
        <w:pStyle w:val="Textoindependiente"/>
        <w:spacing w:before="4"/>
        <w:rPr>
          <w:rFonts w:ascii="Calibri" w:hAnsi="Calibri" w:cs="Calibri"/>
        </w:rPr>
      </w:pPr>
    </w:p>
    <w:p w14:paraId="41B0D7AC" w14:textId="77777777" w:rsidR="008B73C4" w:rsidRPr="008B73C4" w:rsidRDefault="008B73C4" w:rsidP="008B73C4">
      <w:pPr>
        <w:pStyle w:val="Textoindependiente"/>
        <w:spacing w:before="1" w:line="278" w:lineRule="auto"/>
        <w:ind w:left="298" w:right="633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Compras.</w:t>
      </w:r>
      <w:r w:rsidRPr="008B73C4">
        <w:rPr>
          <w:rFonts w:ascii="Calibri" w:hAnsi="Calibri" w:cs="Calibri"/>
          <w:b/>
          <w:spacing w:val="-29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44"/>
        </w:rPr>
        <w:t xml:space="preserve"> </w:t>
      </w:r>
      <w:r w:rsidRPr="008B73C4">
        <w:rPr>
          <w:rFonts w:ascii="Calibri" w:hAnsi="Calibri" w:cs="Calibri"/>
        </w:rPr>
        <w:t>costo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46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44"/>
        </w:rPr>
        <w:t xml:space="preserve"> </w:t>
      </w:r>
      <w:r w:rsidRPr="008B73C4">
        <w:rPr>
          <w:rFonts w:ascii="Calibri" w:hAnsi="Calibri" w:cs="Calibri"/>
        </w:rPr>
        <w:t>mercancías</w:t>
      </w:r>
      <w:r w:rsidRPr="008B73C4">
        <w:rPr>
          <w:rFonts w:ascii="Calibri" w:hAnsi="Calibri" w:cs="Calibri"/>
          <w:spacing w:val="-46"/>
        </w:rPr>
        <w:t xml:space="preserve">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compra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empresa</w:t>
      </w:r>
      <w:r w:rsidRPr="008B73C4">
        <w:rPr>
          <w:rFonts w:ascii="Calibri" w:hAnsi="Calibri" w:cs="Calibri"/>
          <w:spacing w:val="-46"/>
        </w:rPr>
        <w:t xml:space="preserve"> </w:t>
      </w:r>
      <w:r w:rsidRPr="008B73C4">
        <w:rPr>
          <w:rFonts w:ascii="Calibri" w:hAnsi="Calibri" w:cs="Calibri"/>
        </w:rPr>
        <w:t>para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revenderlas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clientes</w:t>
      </w:r>
      <w:r w:rsidRPr="008B73C4">
        <w:rPr>
          <w:rFonts w:ascii="Calibri" w:hAnsi="Calibri" w:cs="Calibri"/>
          <w:spacing w:val="-45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46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44"/>
        </w:rPr>
        <w:t xml:space="preserve"> </w:t>
      </w:r>
      <w:r w:rsidRPr="008B73C4">
        <w:rPr>
          <w:rFonts w:ascii="Calibri" w:hAnsi="Calibri" w:cs="Calibri"/>
        </w:rPr>
        <w:t>curso normal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18"/>
        </w:rPr>
        <w:t xml:space="preserve"> </w:t>
      </w:r>
      <w:r w:rsidRPr="008B73C4">
        <w:rPr>
          <w:rFonts w:ascii="Calibri" w:hAnsi="Calibri" w:cs="Calibri"/>
        </w:rPr>
        <w:t>negocios.</w:t>
      </w:r>
    </w:p>
    <w:p w14:paraId="384EC8BD" w14:textId="77777777" w:rsidR="008B73C4" w:rsidRPr="008B73C4" w:rsidRDefault="008B73C4" w:rsidP="008B73C4">
      <w:pPr>
        <w:pStyle w:val="Textoindependiente"/>
        <w:spacing w:before="9" w:line="278" w:lineRule="auto"/>
        <w:ind w:left="298" w:right="632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Contabilidad:</w:t>
      </w:r>
      <w:r w:rsidRPr="008B73C4">
        <w:rPr>
          <w:rFonts w:ascii="Calibri" w:hAnsi="Calibri" w:cs="Calibri"/>
          <w:b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proceso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interpretar,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registrar,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clasificar,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medir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resumir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términos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monetarios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la </w:t>
      </w:r>
      <w:r w:rsidRPr="008B73C4">
        <w:rPr>
          <w:rFonts w:ascii="Calibri" w:hAnsi="Calibri" w:cs="Calibri"/>
        </w:rPr>
        <w:t>actividad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económica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acontece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en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entidad.</w:t>
      </w:r>
    </w:p>
    <w:p w14:paraId="4177B9AD" w14:textId="77777777" w:rsidR="008B73C4" w:rsidRPr="008B73C4" w:rsidRDefault="008B73C4" w:rsidP="008B73C4">
      <w:pPr>
        <w:spacing w:line="278" w:lineRule="auto"/>
        <w:jc w:val="both"/>
        <w:rPr>
          <w:rFonts w:cs="Calibri"/>
        </w:rPr>
        <w:sectPr w:rsidR="008B73C4" w:rsidRPr="008B73C4">
          <w:headerReference w:type="default" r:id="rId10"/>
          <w:pgSz w:w="12240" w:h="15840"/>
          <w:pgMar w:top="2460" w:right="500" w:bottom="280" w:left="1260" w:header="1018" w:footer="0" w:gutter="0"/>
          <w:cols w:space="720"/>
        </w:sectPr>
      </w:pPr>
    </w:p>
    <w:p w14:paraId="291AF279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09D4D085" w14:textId="77777777" w:rsidR="008B73C4" w:rsidRPr="008B73C4" w:rsidRDefault="008B73C4" w:rsidP="008B73C4">
      <w:pPr>
        <w:pStyle w:val="Textoindependiente"/>
        <w:spacing w:before="11"/>
        <w:rPr>
          <w:rFonts w:ascii="Calibri" w:hAnsi="Calibri" w:cs="Calibri"/>
        </w:rPr>
      </w:pPr>
    </w:p>
    <w:p w14:paraId="44503983" w14:textId="77777777" w:rsidR="008B73C4" w:rsidRPr="008B73C4" w:rsidRDefault="008B73C4" w:rsidP="008B73C4">
      <w:pPr>
        <w:pStyle w:val="Textoindependiente"/>
        <w:spacing w:line="278" w:lineRule="auto"/>
        <w:ind w:left="298" w:right="634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Factura:</w:t>
      </w:r>
      <w:r w:rsidRPr="008B73C4">
        <w:rPr>
          <w:rFonts w:ascii="Calibri" w:hAnsi="Calibri" w:cs="Calibri"/>
          <w:b/>
          <w:spacing w:val="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Comprobante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1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venta;</w:t>
      </w:r>
      <w:r w:rsidRPr="008B73C4">
        <w:rPr>
          <w:rFonts w:ascii="Calibri" w:hAnsi="Calibri" w:cs="Calibri"/>
          <w:spacing w:val="-14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cuenta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detallada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vendedor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entrega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al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comprador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muestra </w:t>
      </w:r>
      <w:r w:rsidRPr="008B73C4">
        <w:rPr>
          <w:rFonts w:ascii="Calibri" w:hAnsi="Calibri" w:cs="Calibri"/>
        </w:rPr>
        <w:t>todos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detalles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0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venta</w:t>
      </w:r>
    </w:p>
    <w:p w14:paraId="54BB1D19" w14:textId="77777777" w:rsidR="008B73C4" w:rsidRPr="008B73C4" w:rsidRDefault="008B73C4" w:rsidP="008B73C4">
      <w:pPr>
        <w:pStyle w:val="Textoindependiente"/>
        <w:spacing w:before="5"/>
        <w:rPr>
          <w:rFonts w:ascii="Calibri" w:hAnsi="Calibri" w:cs="Calibri"/>
        </w:rPr>
      </w:pPr>
    </w:p>
    <w:p w14:paraId="29581F00" w14:textId="77777777" w:rsidR="008B73C4" w:rsidRPr="008B73C4" w:rsidRDefault="008B73C4" w:rsidP="008B73C4">
      <w:pPr>
        <w:pStyle w:val="Textoindependiente"/>
        <w:spacing w:line="278" w:lineRule="auto"/>
        <w:ind w:left="298" w:right="630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Gasto:</w:t>
      </w:r>
      <w:r w:rsidRPr="008B73C4">
        <w:rPr>
          <w:rFonts w:ascii="Calibri" w:hAnsi="Calibri" w:cs="Calibri"/>
          <w:b/>
          <w:spacing w:val="9"/>
        </w:rPr>
        <w:t xml:space="preserve"> </w:t>
      </w:r>
      <w:r w:rsidRPr="008B73C4">
        <w:rPr>
          <w:rFonts w:ascii="Calibri" w:hAnsi="Calibri" w:cs="Calibri"/>
        </w:rPr>
        <w:t>Representan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las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erogaciones</w:t>
      </w:r>
      <w:r w:rsidRPr="008B73C4">
        <w:rPr>
          <w:rFonts w:ascii="Calibri" w:hAnsi="Calibri" w:cs="Calibri"/>
          <w:spacing w:val="-8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8"/>
        </w:rPr>
        <w:t xml:space="preserve"> </w:t>
      </w:r>
      <w:r w:rsidRPr="008B73C4">
        <w:rPr>
          <w:rFonts w:ascii="Calibri" w:hAnsi="Calibri" w:cs="Calibri"/>
        </w:rPr>
        <w:t>recursos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realizadas</w:t>
      </w:r>
      <w:r w:rsidRPr="008B73C4">
        <w:rPr>
          <w:rFonts w:ascii="Calibri" w:hAnsi="Calibri" w:cs="Calibri"/>
          <w:spacing w:val="-8"/>
        </w:rPr>
        <w:t xml:space="preserve"> </w:t>
      </w:r>
      <w:r w:rsidRPr="008B73C4">
        <w:rPr>
          <w:rFonts w:ascii="Calibri" w:hAnsi="Calibri" w:cs="Calibri"/>
        </w:rPr>
        <w:t>por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empresa</w:t>
      </w:r>
      <w:r w:rsidRPr="008B73C4">
        <w:rPr>
          <w:rFonts w:ascii="Calibri" w:hAnsi="Calibri" w:cs="Calibri"/>
          <w:spacing w:val="-8"/>
        </w:rPr>
        <w:t xml:space="preserve"> </w:t>
      </w:r>
      <w:r w:rsidRPr="008B73C4">
        <w:rPr>
          <w:rFonts w:ascii="Calibri" w:hAnsi="Calibri" w:cs="Calibri"/>
        </w:rPr>
        <w:t>necesarios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para</w:t>
      </w:r>
      <w:r w:rsidRPr="008B73C4">
        <w:rPr>
          <w:rFonts w:ascii="Calibri" w:hAnsi="Calibri" w:cs="Calibri"/>
          <w:spacing w:val="-8"/>
        </w:rPr>
        <w:t xml:space="preserve"> </w:t>
      </w:r>
      <w:r w:rsidRPr="008B73C4">
        <w:rPr>
          <w:rFonts w:ascii="Calibri" w:hAnsi="Calibri" w:cs="Calibri"/>
        </w:rPr>
        <w:t>para</w:t>
      </w:r>
      <w:r w:rsidRPr="008B73C4">
        <w:rPr>
          <w:rFonts w:ascii="Calibri" w:hAnsi="Calibri" w:cs="Calibri"/>
          <w:spacing w:val="-7"/>
        </w:rPr>
        <w:t xml:space="preserve"> </w:t>
      </w:r>
      <w:r w:rsidRPr="008B73C4">
        <w:rPr>
          <w:rFonts w:ascii="Calibri" w:hAnsi="Calibri" w:cs="Calibri"/>
        </w:rPr>
        <w:t>su funcionamiento.</w:t>
      </w:r>
    </w:p>
    <w:p w14:paraId="34AA1173" w14:textId="77777777" w:rsidR="008B73C4" w:rsidRPr="008B73C4" w:rsidRDefault="008B73C4" w:rsidP="008B73C4">
      <w:pPr>
        <w:pStyle w:val="Textoindependiente"/>
        <w:spacing w:before="6"/>
        <w:rPr>
          <w:rFonts w:ascii="Calibri" w:hAnsi="Calibri" w:cs="Calibri"/>
        </w:rPr>
      </w:pPr>
    </w:p>
    <w:p w14:paraId="7B6C496E" w14:textId="77777777" w:rsidR="008B73C4" w:rsidRPr="008B73C4" w:rsidRDefault="008B73C4" w:rsidP="008B73C4">
      <w:pPr>
        <w:pStyle w:val="Textoindependiente"/>
        <w:spacing w:before="1"/>
        <w:ind w:left="298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Haber:</w:t>
      </w:r>
      <w:r w:rsidRPr="008B73C4">
        <w:rPr>
          <w:rFonts w:ascii="Calibri" w:hAnsi="Calibri" w:cs="Calibri"/>
          <w:b/>
          <w:spacing w:val="-1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Parte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una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cuenta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contable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constan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los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abonos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misma.</w:t>
      </w:r>
    </w:p>
    <w:p w14:paraId="044A0D4E" w14:textId="77777777" w:rsidR="008B73C4" w:rsidRPr="008B73C4" w:rsidRDefault="008B73C4" w:rsidP="008B73C4">
      <w:pPr>
        <w:pStyle w:val="Textoindependiente"/>
        <w:spacing w:before="11"/>
        <w:rPr>
          <w:rFonts w:ascii="Calibri" w:hAnsi="Calibri" w:cs="Calibri"/>
        </w:rPr>
      </w:pPr>
    </w:p>
    <w:p w14:paraId="27ED250E" w14:textId="77777777" w:rsidR="008B73C4" w:rsidRPr="008B73C4" w:rsidRDefault="008B73C4" w:rsidP="008B73C4">
      <w:pPr>
        <w:pStyle w:val="Textoindependiente"/>
        <w:ind w:left="298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  <w:w w:val="95"/>
        </w:rPr>
        <w:t>Impuesto:</w:t>
      </w:r>
      <w:r w:rsidRPr="008B73C4">
        <w:rPr>
          <w:rFonts w:ascii="Calibri" w:hAnsi="Calibri" w:cs="Calibri"/>
          <w:b/>
          <w:spacing w:val="-1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Tributo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pago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obligatorio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impone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proofErr w:type="gramStart"/>
      <w:r w:rsidRPr="008B73C4">
        <w:rPr>
          <w:rFonts w:ascii="Calibri" w:hAnsi="Calibri" w:cs="Calibri"/>
          <w:w w:val="95"/>
        </w:rPr>
        <w:t>un</w:t>
      </w:r>
      <w:proofErr w:type="gramEnd"/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estado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fines</w:t>
      </w:r>
      <w:r w:rsidRPr="008B73C4">
        <w:rPr>
          <w:rFonts w:ascii="Calibri" w:hAnsi="Calibri" w:cs="Calibri"/>
          <w:spacing w:val="-27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públicos.</w:t>
      </w:r>
    </w:p>
    <w:p w14:paraId="4FB35B02" w14:textId="77777777" w:rsidR="008B73C4" w:rsidRPr="008B73C4" w:rsidRDefault="008B73C4" w:rsidP="008B73C4">
      <w:pPr>
        <w:pStyle w:val="Textoindependiente"/>
        <w:spacing w:before="1"/>
        <w:rPr>
          <w:rFonts w:ascii="Calibri" w:hAnsi="Calibri" w:cs="Calibri"/>
        </w:rPr>
      </w:pPr>
    </w:p>
    <w:p w14:paraId="2EB73C29" w14:textId="77777777" w:rsidR="008B73C4" w:rsidRPr="008B73C4" w:rsidRDefault="008B73C4" w:rsidP="008B73C4">
      <w:pPr>
        <w:pStyle w:val="Textoindependiente"/>
        <w:spacing w:line="278" w:lineRule="auto"/>
        <w:ind w:left="298" w:right="633" w:hanging="1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Recepción</w:t>
      </w:r>
      <w:r w:rsidRPr="008B73C4">
        <w:rPr>
          <w:rFonts w:ascii="Calibri" w:hAnsi="Calibri" w:cs="Calibri"/>
          <w:b/>
          <w:spacing w:val="-20"/>
        </w:rPr>
        <w:t xml:space="preserve"> </w:t>
      </w:r>
      <w:r w:rsidRPr="008B73C4">
        <w:rPr>
          <w:rFonts w:ascii="Calibri" w:hAnsi="Calibri" w:cs="Calibri"/>
          <w:b/>
        </w:rPr>
        <w:t>de</w:t>
      </w:r>
      <w:r w:rsidRPr="008B73C4">
        <w:rPr>
          <w:rFonts w:ascii="Calibri" w:hAnsi="Calibri" w:cs="Calibri"/>
          <w:b/>
          <w:spacing w:val="-19"/>
        </w:rPr>
        <w:t xml:space="preserve"> </w:t>
      </w:r>
      <w:r w:rsidRPr="008B73C4">
        <w:rPr>
          <w:rFonts w:ascii="Calibri" w:hAnsi="Calibri" w:cs="Calibri"/>
          <w:b/>
        </w:rPr>
        <w:t>documentos:</w:t>
      </w:r>
      <w:r w:rsidRPr="008B73C4">
        <w:rPr>
          <w:rFonts w:ascii="Calibri" w:hAnsi="Calibri" w:cs="Calibri"/>
          <w:b/>
          <w:spacing w:val="-20"/>
        </w:rPr>
        <w:t xml:space="preserve"> </w:t>
      </w:r>
      <w:r w:rsidRPr="008B73C4">
        <w:rPr>
          <w:rFonts w:ascii="Calibri" w:hAnsi="Calibri" w:cs="Calibri"/>
        </w:rPr>
        <w:t>Conjunto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operaciones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verificación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control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institución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debe realizar</w:t>
      </w:r>
      <w:r w:rsidRPr="008B73C4">
        <w:rPr>
          <w:rFonts w:ascii="Calibri" w:hAnsi="Calibri" w:cs="Calibri"/>
          <w:spacing w:val="-44"/>
        </w:rPr>
        <w:t xml:space="preserve"> </w:t>
      </w:r>
      <w:r w:rsidRPr="008B73C4">
        <w:rPr>
          <w:rFonts w:ascii="Calibri" w:hAnsi="Calibri" w:cs="Calibri"/>
        </w:rPr>
        <w:t>para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admisión</w:t>
      </w:r>
      <w:r w:rsidRPr="008B73C4">
        <w:rPr>
          <w:rFonts w:ascii="Calibri" w:hAnsi="Calibri" w:cs="Calibri"/>
          <w:spacing w:val="-44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los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documentos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que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le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son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remitidos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por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una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persona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natural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o</w:t>
      </w:r>
      <w:r w:rsidRPr="008B73C4">
        <w:rPr>
          <w:rFonts w:ascii="Calibri" w:hAnsi="Calibri" w:cs="Calibri"/>
          <w:spacing w:val="-43"/>
        </w:rPr>
        <w:t xml:space="preserve"> </w:t>
      </w:r>
      <w:r w:rsidRPr="008B73C4">
        <w:rPr>
          <w:rFonts w:ascii="Calibri" w:hAnsi="Calibri" w:cs="Calibri"/>
        </w:rPr>
        <w:t>jurídica.</w:t>
      </w:r>
    </w:p>
    <w:p w14:paraId="468BC1F8" w14:textId="77777777" w:rsidR="008B73C4" w:rsidRPr="008B73C4" w:rsidRDefault="008B73C4" w:rsidP="008B73C4">
      <w:pPr>
        <w:pStyle w:val="Textoindependiente"/>
        <w:spacing w:line="278" w:lineRule="auto"/>
        <w:ind w:left="298" w:right="633" w:hanging="1"/>
        <w:jc w:val="both"/>
        <w:rPr>
          <w:rFonts w:ascii="Calibri" w:hAnsi="Calibri" w:cs="Calibri"/>
        </w:rPr>
      </w:pPr>
    </w:p>
    <w:p w14:paraId="7A9D0F19" w14:textId="77777777" w:rsidR="008B73C4" w:rsidRPr="008B73C4" w:rsidRDefault="008B73C4" w:rsidP="008B73C4">
      <w:pPr>
        <w:spacing w:before="1"/>
        <w:ind w:left="298"/>
        <w:jc w:val="both"/>
        <w:rPr>
          <w:rFonts w:cs="Calibri"/>
        </w:rPr>
      </w:pPr>
      <w:r w:rsidRPr="008B73C4">
        <w:rPr>
          <w:rFonts w:cs="Calibri"/>
          <w:b/>
        </w:rPr>
        <w:t xml:space="preserve">Unidad administrativa: </w:t>
      </w:r>
      <w:r w:rsidRPr="008B73C4">
        <w:rPr>
          <w:rFonts w:cs="Calibri"/>
        </w:rPr>
        <w:t>Unidad técnico‐operativa de una institución</w:t>
      </w:r>
    </w:p>
    <w:p w14:paraId="76592146" w14:textId="77777777" w:rsidR="008B73C4" w:rsidRPr="008B73C4" w:rsidRDefault="008B73C4" w:rsidP="008B73C4">
      <w:pPr>
        <w:pStyle w:val="Textoindependiente"/>
        <w:rPr>
          <w:rFonts w:ascii="Calibri" w:hAnsi="Calibri" w:cs="Calibri"/>
        </w:rPr>
      </w:pPr>
    </w:p>
    <w:p w14:paraId="545E698C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45040816" w14:textId="77777777" w:rsidR="008B73C4" w:rsidRPr="008B73C4" w:rsidRDefault="008B73C4" w:rsidP="004960E0">
      <w:pPr>
        <w:pStyle w:val="Ttulo1"/>
        <w:widowControl w:val="0"/>
        <w:numPr>
          <w:ilvl w:val="0"/>
          <w:numId w:val="5"/>
        </w:numPr>
        <w:tabs>
          <w:tab w:val="left" w:pos="519"/>
        </w:tabs>
        <w:autoSpaceDE w:val="0"/>
        <w:autoSpaceDN w:val="0"/>
        <w:spacing w:after="0" w:line="240" w:lineRule="auto"/>
        <w:ind w:left="518" w:hanging="221"/>
        <w:jc w:val="left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REFERENTES</w:t>
      </w:r>
      <w:r w:rsidRPr="008B73C4">
        <w:rPr>
          <w:rFonts w:cs="Calibri"/>
          <w:spacing w:val="-2"/>
          <w:sz w:val="22"/>
          <w:szCs w:val="22"/>
        </w:rPr>
        <w:t xml:space="preserve"> </w:t>
      </w:r>
      <w:r w:rsidRPr="008B73C4">
        <w:rPr>
          <w:rFonts w:cs="Calibri"/>
          <w:sz w:val="22"/>
          <w:szCs w:val="22"/>
        </w:rPr>
        <w:t>BILBIOGRAFICOS</w:t>
      </w:r>
    </w:p>
    <w:p w14:paraId="46B700DE" w14:textId="77777777" w:rsidR="008B73C4" w:rsidRPr="008B73C4" w:rsidRDefault="008B73C4" w:rsidP="008B73C4">
      <w:pPr>
        <w:pStyle w:val="Textoindependiente"/>
        <w:spacing w:before="43" w:line="290" w:lineRule="auto"/>
        <w:ind w:left="298" w:right="820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Archivo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General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Nación.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(1992).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Manual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Selección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Documental.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Santafé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Bogotá,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D.C.: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Archivo </w:t>
      </w:r>
      <w:r w:rsidRPr="008B73C4">
        <w:rPr>
          <w:rFonts w:ascii="Calibri" w:hAnsi="Calibri" w:cs="Calibri"/>
        </w:rPr>
        <w:t>General</w:t>
      </w:r>
      <w:r w:rsidRPr="008B73C4">
        <w:rPr>
          <w:rFonts w:ascii="Calibri" w:hAnsi="Calibri" w:cs="Calibri"/>
          <w:spacing w:val="-19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Nación.</w:t>
      </w:r>
    </w:p>
    <w:p w14:paraId="75A92C6C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761A1B06" w14:textId="77777777" w:rsidR="008B73C4" w:rsidRPr="008B73C4" w:rsidRDefault="008B73C4" w:rsidP="008B73C4">
      <w:pPr>
        <w:pStyle w:val="Textoindependiente"/>
        <w:spacing w:line="290" w:lineRule="auto"/>
        <w:ind w:left="298" w:right="628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Ley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594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2000.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Por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medio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cual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dicta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Ley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General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Archivos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dictan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otras</w:t>
      </w:r>
      <w:r w:rsidRPr="008B73C4">
        <w:rPr>
          <w:rFonts w:ascii="Calibri" w:hAnsi="Calibri" w:cs="Calibri"/>
          <w:spacing w:val="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disposiciones. </w:t>
      </w:r>
      <w:r w:rsidRPr="008B73C4">
        <w:rPr>
          <w:rFonts w:ascii="Calibri" w:hAnsi="Calibri" w:cs="Calibri"/>
        </w:rPr>
        <w:t>Julio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14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2000.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Santafé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Bogotá,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D.C.: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Diario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Oficial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No.</w:t>
      </w:r>
      <w:r w:rsidRPr="008B73C4">
        <w:rPr>
          <w:rFonts w:ascii="Calibri" w:hAnsi="Calibri" w:cs="Calibri"/>
          <w:spacing w:val="-25"/>
        </w:rPr>
        <w:t xml:space="preserve"> </w:t>
      </w:r>
      <w:r w:rsidRPr="008B73C4">
        <w:rPr>
          <w:rFonts w:ascii="Calibri" w:hAnsi="Calibri" w:cs="Calibri"/>
        </w:rPr>
        <w:t>44.084</w:t>
      </w:r>
    </w:p>
    <w:p w14:paraId="628BB5AE" w14:textId="77777777" w:rsidR="008B73C4" w:rsidRPr="008B73C4" w:rsidRDefault="008B73C4" w:rsidP="008B73C4">
      <w:pPr>
        <w:pStyle w:val="Textoindependiente"/>
        <w:spacing w:before="4"/>
        <w:rPr>
          <w:rFonts w:ascii="Calibri" w:hAnsi="Calibri" w:cs="Calibri"/>
        </w:rPr>
      </w:pPr>
    </w:p>
    <w:p w14:paraId="24C5C1D5" w14:textId="77777777" w:rsidR="008B73C4" w:rsidRPr="008B73C4" w:rsidRDefault="008B73C4" w:rsidP="008B73C4">
      <w:pPr>
        <w:pStyle w:val="Textoindependiente"/>
        <w:spacing w:before="1" w:line="290" w:lineRule="auto"/>
        <w:ind w:left="298" w:right="2162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Archivo</w:t>
      </w:r>
      <w:r w:rsidRPr="008B73C4">
        <w:rPr>
          <w:rFonts w:ascii="Calibri" w:hAnsi="Calibri" w:cs="Calibri"/>
          <w:spacing w:val="-4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General</w:t>
      </w:r>
      <w:r w:rsidRPr="008B73C4">
        <w:rPr>
          <w:rFonts w:ascii="Calibri" w:hAnsi="Calibri" w:cs="Calibri"/>
          <w:spacing w:val="-4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4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4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Nación.</w:t>
      </w:r>
      <w:r w:rsidRPr="008B73C4">
        <w:rPr>
          <w:rFonts w:ascii="Calibri" w:hAnsi="Calibri" w:cs="Calibri"/>
          <w:spacing w:val="-4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(2001).</w:t>
      </w:r>
      <w:r w:rsidRPr="008B73C4">
        <w:rPr>
          <w:rFonts w:ascii="Calibri" w:hAnsi="Calibri" w:cs="Calibri"/>
          <w:spacing w:val="-4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Tablas</w:t>
      </w:r>
      <w:r w:rsidRPr="008B73C4">
        <w:rPr>
          <w:rFonts w:ascii="Calibri" w:hAnsi="Calibri" w:cs="Calibri"/>
          <w:spacing w:val="-4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4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Retención</w:t>
      </w:r>
      <w:r w:rsidRPr="008B73C4">
        <w:rPr>
          <w:rFonts w:ascii="Calibri" w:hAnsi="Calibri" w:cs="Calibri"/>
          <w:spacing w:val="-42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4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Transferencias</w:t>
      </w:r>
      <w:r w:rsidRPr="008B73C4">
        <w:rPr>
          <w:rFonts w:ascii="Calibri" w:hAnsi="Calibri" w:cs="Calibri"/>
          <w:spacing w:val="-43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Documentales </w:t>
      </w:r>
      <w:r w:rsidRPr="008B73C4">
        <w:rPr>
          <w:rFonts w:ascii="Calibri" w:hAnsi="Calibri" w:cs="Calibri"/>
        </w:rPr>
        <w:t>Mini/Manual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No.</w:t>
      </w:r>
      <w:r w:rsidRPr="008B73C4">
        <w:rPr>
          <w:rFonts w:ascii="Calibri" w:hAnsi="Calibri" w:cs="Calibri"/>
          <w:spacing w:val="-34"/>
        </w:rPr>
        <w:t xml:space="preserve"> </w:t>
      </w:r>
      <w:r w:rsidRPr="008B73C4">
        <w:rPr>
          <w:rFonts w:ascii="Calibri" w:hAnsi="Calibri" w:cs="Calibri"/>
        </w:rPr>
        <w:t>4.</w:t>
      </w:r>
      <w:r w:rsidRPr="008B73C4">
        <w:rPr>
          <w:rFonts w:ascii="Calibri" w:hAnsi="Calibri" w:cs="Calibri"/>
          <w:spacing w:val="-34"/>
        </w:rPr>
        <w:t xml:space="preserve"> </w:t>
      </w:r>
      <w:r w:rsidRPr="008B73C4">
        <w:rPr>
          <w:rFonts w:ascii="Calibri" w:hAnsi="Calibri" w:cs="Calibri"/>
        </w:rPr>
        <w:t>Bogotá,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D.C.:</w:t>
      </w:r>
      <w:r w:rsidRPr="008B73C4">
        <w:rPr>
          <w:rFonts w:ascii="Calibri" w:hAnsi="Calibri" w:cs="Calibri"/>
          <w:spacing w:val="-34"/>
        </w:rPr>
        <w:t xml:space="preserve"> </w:t>
      </w:r>
      <w:r w:rsidRPr="008B73C4">
        <w:rPr>
          <w:rFonts w:ascii="Calibri" w:hAnsi="Calibri" w:cs="Calibri"/>
        </w:rPr>
        <w:t>Archivo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General</w:t>
      </w:r>
      <w:r w:rsidRPr="008B73C4">
        <w:rPr>
          <w:rFonts w:ascii="Calibri" w:hAnsi="Calibri" w:cs="Calibri"/>
          <w:spacing w:val="-35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2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Nación</w:t>
      </w:r>
      <w:r w:rsidRPr="008B73C4">
        <w:rPr>
          <w:rFonts w:ascii="Calibri" w:hAnsi="Calibri" w:cs="Calibri"/>
          <w:spacing w:val="-34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3"/>
        </w:rPr>
        <w:t xml:space="preserve"> </w:t>
      </w:r>
      <w:r w:rsidRPr="008B73C4">
        <w:rPr>
          <w:rFonts w:ascii="Calibri" w:hAnsi="Calibri" w:cs="Calibri"/>
        </w:rPr>
        <w:t>Colombia.</w:t>
      </w:r>
    </w:p>
    <w:p w14:paraId="51A9D840" w14:textId="77777777" w:rsidR="008B73C4" w:rsidRPr="008B73C4" w:rsidRDefault="008B73C4" w:rsidP="008B73C4">
      <w:pPr>
        <w:pStyle w:val="Textoindependiente"/>
        <w:spacing w:before="2"/>
        <w:rPr>
          <w:rFonts w:ascii="Calibri" w:hAnsi="Calibri" w:cs="Calibri"/>
        </w:rPr>
      </w:pPr>
    </w:p>
    <w:p w14:paraId="7BDA0136" w14:textId="77777777" w:rsidR="008B73C4" w:rsidRPr="008B73C4" w:rsidRDefault="008B73C4" w:rsidP="008B73C4">
      <w:pPr>
        <w:pStyle w:val="Textoindependiente"/>
        <w:spacing w:before="1" w:line="290" w:lineRule="auto"/>
        <w:ind w:left="298" w:right="628"/>
        <w:rPr>
          <w:rFonts w:ascii="Calibri" w:hAnsi="Calibri" w:cs="Calibri"/>
        </w:rPr>
      </w:pPr>
      <w:r w:rsidRPr="008B73C4">
        <w:rPr>
          <w:rFonts w:ascii="Calibri" w:hAnsi="Calibri" w:cs="Calibri"/>
        </w:rPr>
        <w:t>Acuerdo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No.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060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2001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(30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octubre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de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2001)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Por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el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cual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se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establecen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pautas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>para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36"/>
        </w:rPr>
        <w:t xml:space="preserve"> </w:t>
      </w:r>
      <w:r w:rsidRPr="008B73C4">
        <w:rPr>
          <w:rFonts w:ascii="Calibri" w:hAnsi="Calibri" w:cs="Calibri"/>
        </w:rPr>
        <w:t xml:space="preserve">la </w:t>
      </w:r>
      <w:r w:rsidRPr="008B73C4">
        <w:rPr>
          <w:rFonts w:ascii="Calibri" w:hAnsi="Calibri" w:cs="Calibri"/>
          <w:w w:val="95"/>
        </w:rPr>
        <w:t>administración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comunicaciones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oficiales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entidades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públicas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y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privadas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que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cumplen </w:t>
      </w:r>
      <w:r w:rsidRPr="008B73C4">
        <w:rPr>
          <w:rFonts w:ascii="Calibri" w:hAnsi="Calibri" w:cs="Calibri"/>
        </w:rPr>
        <w:t>funciones</w:t>
      </w:r>
      <w:r w:rsidRPr="008B73C4">
        <w:rPr>
          <w:rFonts w:ascii="Calibri" w:hAnsi="Calibri" w:cs="Calibri"/>
          <w:spacing w:val="-17"/>
        </w:rPr>
        <w:t xml:space="preserve"> </w:t>
      </w:r>
      <w:r w:rsidRPr="008B73C4">
        <w:rPr>
          <w:rFonts w:ascii="Calibri" w:hAnsi="Calibri" w:cs="Calibri"/>
        </w:rPr>
        <w:t>públicas.</w:t>
      </w:r>
    </w:p>
    <w:p w14:paraId="756D7F62" w14:textId="77777777" w:rsidR="008B73C4" w:rsidRPr="008B73C4" w:rsidRDefault="008B73C4" w:rsidP="008B73C4">
      <w:pPr>
        <w:pStyle w:val="Textoindependiente"/>
        <w:spacing w:before="1"/>
        <w:rPr>
          <w:rFonts w:ascii="Calibri" w:hAnsi="Calibri" w:cs="Calibri"/>
        </w:rPr>
      </w:pPr>
    </w:p>
    <w:p w14:paraId="04BCBBBB" w14:textId="77777777" w:rsidR="008B73C4" w:rsidRPr="008B73C4" w:rsidRDefault="008B73C4" w:rsidP="008B73C4">
      <w:pPr>
        <w:pStyle w:val="Textoindependiente"/>
        <w:ind w:left="298"/>
        <w:rPr>
          <w:rFonts w:ascii="Calibri" w:hAnsi="Calibri" w:cs="Calibri"/>
        </w:rPr>
      </w:pPr>
      <w:r w:rsidRPr="008B73C4">
        <w:rPr>
          <w:rFonts w:ascii="Calibri" w:hAnsi="Calibri" w:cs="Calibri"/>
        </w:rPr>
        <w:t>Archivo General de la Nación. (2004). Cartilla de Clasificación de Documentos. Bogotá, D.C.: AGN.</w:t>
      </w:r>
    </w:p>
    <w:p w14:paraId="577AA26A" w14:textId="77777777" w:rsidR="008B73C4" w:rsidRPr="008B73C4" w:rsidRDefault="008B73C4" w:rsidP="008B73C4">
      <w:pPr>
        <w:rPr>
          <w:rFonts w:cs="Calibri"/>
        </w:rPr>
        <w:sectPr w:rsidR="008B73C4" w:rsidRPr="008B73C4">
          <w:pgSz w:w="12240" w:h="15840"/>
          <w:pgMar w:top="2460" w:right="500" w:bottom="280" w:left="1260" w:header="1018" w:footer="0" w:gutter="0"/>
          <w:cols w:space="720"/>
        </w:sectPr>
      </w:pPr>
    </w:p>
    <w:p w14:paraId="16B5A02A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50CE3510" w14:textId="77777777" w:rsidR="008B73C4" w:rsidRPr="008B73C4" w:rsidRDefault="008B73C4" w:rsidP="008B73C4">
      <w:pPr>
        <w:pStyle w:val="Textoindependiente"/>
        <w:spacing w:before="59" w:line="290" w:lineRule="auto"/>
        <w:ind w:left="298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Fierro,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M.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Á.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M.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(2015).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Contabilidad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general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con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enfoque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NIIF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para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las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pymes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(5a.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Ed.).</w:t>
      </w:r>
      <w:r w:rsidRPr="008B73C4">
        <w:rPr>
          <w:rFonts w:ascii="Calibri" w:hAnsi="Calibri" w:cs="Calibri"/>
          <w:spacing w:val="-25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Bogotá,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CO:</w:t>
      </w:r>
      <w:r w:rsidRPr="008B73C4">
        <w:rPr>
          <w:rFonts w:ascii="Calibri" w:hAnsi="Calibri" w:cs="Calibri"/>
          <w:spacing w:val="-2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Ecoe </w:t>
      </w:r>
      <w:r w:rsidRPr="008B73C4">
        <w:rPr>
          <w:rFonts w:ascii="Calibri" w:hAnsi="Calibri" w:cs="Calibri"/>
        </w:rPr>
        <w:t>Ediciones.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Retrieved</w:t>
      </w:r>
      <w:r w:rsidRPr="008B73C4">
        <w:rPr>
          <w:rFonts w:ascii="Calibri" w:hAnsi="Calibri" w:cs="Calibri"/>
          <w:spacing w:val="-28"/>
        </w:rPr>
        <w:t xml:space="preserve"> </w:t>
      </w:r>
      <w:r w:rsidRPr="008B73C4">
        <w:rPr>
          <w:rFonts w:ascii="Calibri" w:hAnsi="Calibri" w:cs="Calibri"/>
        </w:rPr>
        <w:t>from</w:t>
      </w:r>
      <w:r w:rsidRPr="008B73C4">
        <w:rPr>
          <w:rFonts w:ascii="Calibri" w:hAnsi="Calibri" w:cs="Calibri"/>
          <w:spacing w:val="-27"/>
        </w:rPr>
        <w:t xml:space="preserve"> </w:t>
      </w:r>
      <w:hyperlink r:id="rId11">
        <w:r w:rsidRPr="008B73C4">
          <w:rPr>
            <w:rFonts w:ascii="Calibri" w:hAnsi="Calibri" w:cs="Calibri"/>
            <w:color w:val="0000FF"/>
            <w:u w:val="single" w:color="0000FF"/>
          </w:rPr>
          <w:t>http://www.ebrary.com.bdigital.sena.edu.co</w:t>
        </w:r>
      </w:hyperlink>
    </w:p>
    <w:p w14:paraId="11D67D6F" w14:textId="77777777" w:rsidR="008B73C4" w:rsidRPr="008B73C4" w:rsidRDefault="008B73C4" w:rsidP="008B73C4">
      <w:pPr>
        <w:pStyle w:val="Textoindependiente"/>
        <w:tabs>
          <w:tab w:val="left" w:pos="1253"/>
          <w:tab w:val="left" w:pos="1631"/>
          <w:tab w:val="left" w:pos="1996"/>
          <w:tab w:val="left" w:pos="2835"/>
          <w:tab w:val="left" w:pos="3668"/>
          <w:tab w:val="left" w:pos="4491"/>
          <w:tab w:val="left" w:pos="5195"/>
          <w:tab w:val="left" w:pos="6088"/>
          <w:tab w:val="left" w:pos="6611"/>
          <w:tab w:val="left" w:pos="7240"/>
          <w:tab w:val="left" w:pos="8343"/>
          <w:tab w:val="left" w:pos="9409"/>
        </w:tabs>
        <w:spacing w:line="290" w:lineRule="auto"/>
        <w:ind w:left="298" w:right="631" w:hanging="1"/>
        <w:rPr>
          <w:rFonts w:ascii="Calibri" w:hAnsi="Calibri" w:cs="Calibri"/>
        </w:rPr>
      </w:pPr>
      <w:r w:rsidRPr="008B73C4">
        <w:rPr>
          <w:rFonts w:ascii="Calibri" w:hAnsi="Calibri" w:cs="Calibri"/>
        </w:rPr>
        <w:t>Sabogal,</w:t>
      </w:r>
      <w:r w:rsidRPr="008B73C4">
        <w:rPr>
          <w:rFonts w:ascii="Calibri" w:hAnsi="Calibri" w:cs="Calibri"/>
        </w:rPr>
        <w:tab/>
        <w:t>B.</w:t>
      </w:r>
      <w:r w:rsidRPr="008B73C4">
        <w:rPr>
          <w:rFonts w:ascii="Calibri" w:hAnsi="Calibri" w:cs="Calibri"/>
        </w:rPr>
        <w:tab/>
        <w:t>E.</w:t>
      </w:r>
      <w:r w:rsidRPr="008B73C4">
        <w:rPr>
          <w:rFonts w:ascii="Calibri" w:hAnsi="Calibri" w:cs="Calibri"/>
        </w:rPr>
        <w:tab/>
        <w:t>(2016).</w:t>
      </w:r>
      <w:r w:rsidRPr="008B73C4">
        <w:rPr>
          <w:rFonts w:ascii="Calibri" w:hAnsi="Calibri" w:cs="Calibri"/>
        </w:rPr>
        <w:tab/>
      </w:r>
      <w:r w:rsidRPr="008B73C4">
        <w:rPr>
          <w:rFonts w:ascii="Calibri" w:hAnsi="Calibri" w:cs="Calibri"/>
          <w:w w:val="95"/>
        </w:rPr>
        <w:t>Cartilla</w:t>
      </w:r>
      <w:r w:rsidRPr="008B73C4">
        <w:rPr>
          <w:rFonts w:ascii="Calibri" w:hAnsi="Calibri" w:cs="Calibri"/>
          <w:w w:val="95"/>
        </w:rPr>
        <w:tab/>
      </w:r>
      <w:r w:rsidRPr="008B73C4">
        <w:rPr>
          <w:rFonts w:ascii="Calibri" w:hAnsi="Calibri" w:cs="Calibri"/>
        </w:rPr>
        <w:t>laboral</w:t>
      </w:r>
      <w:r w:rsidRPr="008B73C4">
        <w:rPr>
          <w:rFonts w:ascii="Calibri" w:hAnsi="Calibri" w:cs="Calibri"/>
        </w:rPr>
        <w:tab/>
        <w:t>2016.</w:t>
      </w:r>
      <w:r w:rsidRPr="008B73C4">
        <w:rPr>
          <w:rFonts w:ascii="Calibri" w:hAnsi="Calibri" w:cs="Calibri"/>
        </w:rPr>
        <w:tab/>
        <w:t>Bogotá,</w:t>
      </w:r>
      <w:r w:rsidRPr="008B73C4">
        <w:rPr>
          <w:rFonts w:ascii="Calibri" w:hAnsi="Calibri" w:cs="Calibri"/>
        </w:rPr>
        <w:tab/>
        <w:t>CO:</w:t>
      </w:r>
      <w:r w:rsidRPr="008B73C4">
        <w:rPr>
          <w:rFonts w:ascii="Calibri" w:hAnsi="Calibri" w:cs="Calibri"/>
        </w:rPr>
        <w:tab/>
        <w:t>Ecoe</w:t>
      </w:r>
      <w:r w:rsidRPr="008B73C4">
        <w:rPr>
          <w:rFonts w:ascii="Calibri" w:hAnsi="Calibri" w:cs="Calibri"/>
        </w:rPr>
        <w:tab/>
      </w:r>
      <w:r w:rsidRPr="008B73C4">
        <w:rPr>
          <w:rFonts w:ascii="Calibri" w:hAnsi="Calibri" w:cs="Calibri"/>
          <w:w w:val="95"/>
        </w:rPr>
        <w:t>Ediciones.</w:t>
      </w:r>
      <w:r w:rsidRPr="008B73C4">
        <w:rPr>
          <w:rFonts w:ascii="Calibri" w:hAnsi="Calibri" w:cs="Calibri"/>
          <w:w w:val="95"/>
        </w:rPr>
        <w:tab/>
        <w:t>Retrieved</w:t>
      </w:r>
      <w:r w:rsidRPr="008B73C4">
        <w:rPr>
          <w:rFonts w:ascii="Calibri" w:hAnsi="Calibri" w:cs="Calibri"/>
          <w:w w:val="95"/>
        </w:rPr>
        <w:tab/>
      </w:r>
      <w:r w:rsidRPr="008B73C4">
        <w:rPr>
          <w:rFonts w:ascii="Calibri" w:hAnsi="Calibri" w:cs="Calibri"/>
          <w:spacing w:val="-4"/>
          <w:w w:val="95"/>
        </w:rPr>
        <w:t xml:space="preserve">from </w:t>
      </w:r>
      <w:hyperlink r:id="rId12">
        <w:r w:rsidRPr="008B73C4">
          <w:rPr>
            <w:rFonts w:ascii="Calibri" w:hAnsi="Calibri" w:cs="Calibri"/>
          </w:rPr>
          <w:t>http://www.ebrary.com.bdigital.sena.edu.co</w:t>
        </w:r>
      </w:hyperlink>
    </w:p>
    <w:p w14:paraId="6C96BDE6" w14:textId="77777777" w:rsidR="008B73C4" w:rsidRPr="008B73C4" w:rsidRDefault="008B73C4" w:rsidP="008B73C4">
      <w:pPr>
        <w:pStyle w:val="Textoindependiente"/>
        <w:spacing w:before="4"/>
        <w:rPr>
          <w:rFonts w:ascii="Calibri" w:hAnsi="Calibri" w:cs="Calibri"/>
        </w:rPr>
      </w:pPr>
    </w:p>
    <w:p w14:paraId="6E0011B2" w14:textId="77777777" w:rsidR="008B73C4" w:rsidRPr="008B73C4" w:rsidRDefault="008B73C4" w:rsidP="008B73C4">
      <w:pPr>
        <w:pStyle w:val="Textoindependiente"/>
        <w:spacing w:before="1"/>
        <w:ind w:left="298"/>
        <w:rPr>
          <w:rFonts w:ascii="Calibri" w:hAnsi="Calibri" w:cs="Calibri"/>
        </w:rPr>
      </w:pPr>
      <w:r w:rsidRPr="008B73C4">
        <w:rPr>
          <w:rFonts w:ascii="Calibri" w:hAnsi="Calibri" w:cs="Calibri"/>
        </w:rPr>
        <w:t>Normativa:</w:t>
      </w:r>
    </w:p>
    <w:p w14:paraId="13B3BE4C" w14:textId="77777777" w:rsidR="008B73C4" w:rsidRPr="008B73C4" w:rsidRDefault="008B73C4" w:rsidP="008B73C4">
      <w:pPr>
        <w:pStyle w:val="Textoindependiente"/>
        <w:spacing w:before="54" w:line="290" w:lineRule="auto"/>
        <w:ind w:left="298" w:right="628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Decreto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410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1971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por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cual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se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expide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Código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Comercio</w:t>
      </w:r>
      <w:r w:rsidRPr="008B73C4">
        <w:rPr>
          <w:rFonts w:ascii="Calibri" w:hAnsi="Calibri" w:cs="Calibri"/>
          <w:spacing w:val="-2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de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Colombia,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expedido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por</w:t>
      </w:r>
      <w:r w:rsidRPr="008B73C4">
        <w:rPr>
          <w:rFonts w:ascii="Calibri" w:hAnsi="Calibri" w:cs="Calibri"/>
          <w:spacing w:val="-31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la</w:t>
      </w:r>
      <w:r w:rsidRPr="008B73C4">
        <w:rPr>
          <w:rFonts w:ascii="Calibri" w:hAnsi="Calibri" w:cs="Calibri"/>
          <w:spacing w:val="-3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presidencia </w:t>
      </w:r>
      <w:r w:rsidRPr="008B73C4">
        <w:rPr>
          <w:rFonts w:ascii="Calibri" w:hAnsi="Calibri" w:cs="Calibri"/>
        </w:rPr>
        <w:t>de la</w:t>
      </w:r>
      <w:r w:rsidRPr="008B73C4">
        <w:rPr>
          <w:rFonts w:ascii="Calibri" w:hAnsi="Calibri" w:cs="Calibri"/>
          <w:spacing w:val="-37"/>
        </w:rPr>
        <w:t xml:space="preserve"> </w:t>
      </w:r>
      <w:r w:rsidRPr="008B73C4">
        <w:rPr>
          <w:rFonts w:ascii="Calibri" w:hAnsi="Calibri" w:cs="Calibri"/>
        </w:rPr>
        <w:t>república.</w:t>
      </w:r>
    </w:p>
    <w:p w14:paraId="71981AFC" w14:textId="77777777" w:rsidR="008B73C4" w:rsidRPr="008B73C4" w:rsidRDefault="008B73C4" w:rsidP="008B73C4">
      <w:pPr>
        <w:pStyle w:val="Textoindependiente"/>
        <w:spacing w:before="6"/>
        <w:rPr>
          <w:rFonts w:ascii="Calibri" w:hAnsi="Calibri" w:cs="Calibri"/>
        </w:rPr>
      </w:pPr>
    </w:p>
    <w:p w14:paraId="73502A48" w14:textId="77777777" w:rsidR="008B73C4" w:rsidRPr="008B73C4" w:rsidRDefault="008B73C4" w:rsidP="008B73C4">
      <w:pPr>
        <w:pStyle w:val="Textoindependiente"/>
        <w:spacing w:line="290" w:lineRule="auto"/>
        <w:ind w:left="298" w:right="629"/>
        <w:rPr>
          <w:rFonts w:ascii="Calibri" w:hAnsi="Calibri" w:cs="Calibri"/>
        </w:rPr>
      </w:pPr>
      <w:r w:rsidRPr="008B73C4">
        <w:rPr>
          <w:rFonts w:ascii="Calibri" w:hAnsi="Calibri" w:cs="Calibri"/>
          <w:w w:val="95"/>
        </w:rPr>
        <w:t>Guía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Técnica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Colombiana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GTC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185.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Documentación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Organizacional.</w:t>
      </w:r>
      <w:r w:rsidRPr="008B73C4">
        <w:rPr>
          <w:rFonts w:ascii="Calibri" w:hAnsi="Calibri" w:cs="Calibri"/>
          <w:spacing w:val="-16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Editada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por</w:t>
      </w:r>
      <w:r w:rsidRPr="008B73C4">
        <w:rPr>
          <w:rFonts w:ascii="Calibri" w:hAnsi="Calibri" w:cs="Calibri"/>
          <w:spacing w:val="-40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el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instituto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>colombiano</w:t>
      </w:r>
      <w:r w:rsidRPr="008B73C4">
        <w:rPr>
          <w:rFonts w:ascii="Calibri" w:hAnsi="Calibri" w:cs="Calibri"/>
          <w:spacing w:val="-39"/>
          <w:w w:val="95"/>
        </w:rPr>
        <w:t xml:space="preserve"> </w:t>
      </w:r>
      <w:r w:rsidRPr="008B73C4">
        <w:rPr>
          <w:rFonts w:ascii="Calibri" w:hAnsi="Calibri" w:cs="Calibri"/>
          <w:w w:val="95"/>
        </w:rPr>
        <w:t xml:space="preserve">de </w:t>
      </w:r>
      <w:r w:rsidRPr="008B73C4">
        <w:rPr>
          <w:rFonts w:ascii="Calibri" w:hAnsi="Calibri" w:cs="Calibri"/>
        </w:rPr>
        <w:t>Normas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Técnicas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y</w:t>
      </w:r>
      <w:r w:rsidRPr="008B73C4">
        <w:rPr>
          <w:rFonts w:ascii="Calibri" w:hAnsi="Calibri" w:cs="Calibri"/>
          <w:spacing w:val="-21"/>
        </w:rPr>
        <w:t xml:space="preserve"> </w:t>
      </w:r>
      <w:r w:rsidRPr="008B73C4">
        <w:rPr>
          <w:rFonts w:ascii="Calibri" w:hAnsi="Calibri" w:cs="Calibri"/>
        </w:rPr>
        <w:t>Certificación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ICONTEC.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Bogotá.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2009</w:t>
      </w:r>
    </w:p>
    <w:p w14:paraId="65730C5B" w14:textId="77777777" w:rsidR="008B73C4" w:rsidRPr="008B73C4" w:rsidRDefault="008B73C4" w:rsidP="008B73C4">
      <w:pPr>
        <w:pStyle w:val="Textoindependiente"/>
        <w:spacing w:before="6"/>
        <w:rPr>
          <w:rFonts w:ascii="Calibri" w:hAnsi="Calibri" w:cs="Calibri"/>
        </w:rPr>
      </w:pPr>
    </w:p>
    <w:p w14:paraId="09ADF72C" w14:textId="77777777" w:rsidR="008B73C4" w:rsidRPr="008B73C4" w:rsidRDefault="008B73C4" w:rsidP="008B73C4">
      <w:pPr>
        <w:pStyle w:val="Textoindependiente"/>
        <w:ind w:left="298"/>
        <w:rPr>
          <w:rFonts w:ascii="Calibri" w:hAnsi="Calibri" w:cs="Calibri"/>
        </w:rPr>
      </w:pPr>
      <w:r w:rsidRPr="008B73C4">
        <w:rPr>
          <w:rFonts w:ascii="Calibri" w:hAnsi="Calibri" w:cs="Calibri"/>
        </w:rPr>
        <w:t>Microsoft® Encarta® 2009. © 1993‐2008 Microsoft Corporation.</w:t>
      </w:r>
    </w:p>
    <w:p w14:paraId="71F00CFA" w14:textId="77777777" w:rsidR="008B73C4" w:rsidRPr="008B73C4" w:rsidRDefault="008B73C4" w:rsidP="008B73C4">
      <w:pPr>
        <w:pStyle w:val="Textoindependiente"/>
        <w:spacing w:before="3"/>
        <w:rPr>
          <w:rFonts w:ascii="Calibri" w:hAnsi="Calibri" w:cs="Calibri"/>
        </w:rPr>
      </w:pPr>
    </w:p>
    <w:p w14:paraId="212EC34A" w14:textId="77777777" w:rsidR="008B73C4" w:rsidRPr="008B73C4" w:rsidRDefault="008B73C4" w:rsidP="008B73C4">
      <w:pPr>
        <w:pStyle w:val="Textoindependiente"/>
        <w:spacing w:line="290" w:lineRule="auto"/>
        <w:ind w:left="298" w:right="7483"/>
        <w:rPr>
          <w:rFonts w:ascii="Calibri" w:hAnsi="Calibri" w:cs="Calibri"/>
        </w:rPr>
      </w:pPr>
      <w:r w:rsidRPr="008B73C4">
        <w:rPr>
          <w:rFonts w:ascii="Calibri" w:hAnsi="Calibri" w:cs="Calibri"/>
        </w:rPr>
        <w:t xml:space="preserve">Webgrafia </w:t>
      </w:r>
      <w:hyperlink r:id="rId13">
        <w:r w:rsidRPr="008B73C4">
          <w:rPr>
            <w:rFonts w:ascii="Calibri" w:hAnsi="Calibri" w:cs="Calibri"/>
            <w:color w:val="0000FF"/>
            <w:u w:val="single" w:color="0000FF"/>
          </w:rPr>
          <w:t>www.dian.gov.co</w:t>
        </w:r>
      </w:hyperlink>
      <w:r w:rsidRPr="008B73C4">
        <w:rPr>
          <w:rFonts w:ascii="Calibri" w:hAnsi="Calibri" w:cs="Calibri"/>
          <w:color w:val="0000FF"/>
        </w:rPr>
        <w:t xml:space="preserve"> </w:t>
      </w:r>
      <w:hyperlink r:id="rId14">
        <w:r w:rsidRPr="008B73C4">
          <w:rPr>
            <w:rFonts w:ascii="Calibri" w:hAnsi="Calibri" w:cs="Calibri"/>
            <w:color w:val="0000FF"/>
            <w:w w:val="85"/>
            <w:u w:val="single" w:color="0000FF"/>
          </w:rPr>
          <w:t>www.actualicese.com.co</w:t>
        </w:r>
      </w:hyperlink>
    </w:p>
    <w:p w14:paraId="1A06BA16" w14:textId="77777777" w:rsidR="008B73C4" w:rsidRPr="008B73C4" w:rsidRDefault="008B73C4" w:rsidP="008B73C4">
      <w:pPr>
        <w:pStyle w:val="Textoindependiente"/>
        <w:spacing w:line="255" w:lineRule="exact"/>
        <w:ind w:left="298"/>
        <w:rPr>
          <w:rFonts w:ascii="Calibri" w:hAnsi="Calibri" w:cs="Calibri"/>
        </w:rPr>
      </w:pPr>
      <w:hyperlink r:id="rId15">
        <w:r w:rsidRPr="008B73C4">
          <w:rPr>
            <w:rFonts w:ascii="Calibri" w:hAnsi="Calibri" w:cs="Calibri"/>
            <w:color w:val="0000FF"/>
            <w:u w:val="single" w:color="0000FF"/>
          </w:rPr>
          <w:t>www.bliblioteca.sena.edu.co</w:t>
        </w:r>
      </w:hyperlink>
    </w:p>
    <w:p w14:paraId="0F1DAD6B" w14:textId="77777777" w:rsidR="008B73C4" w:rsidRPr="008B73C4" w:rsidRDefault="008B73C4" w:rsidP="008B73C4">
      <w:pPr>
        <w:pStyle w:val="Textoindependiente"/>
        <w:spacing w:before="2"/>
        <w:rPr>
          <w:rFonts w:ascii="Calibri" w:hAnsi="Calibri" w:cs="Calibri"/>
        </w:rPr>
      </w:pPr>
    </w:p>
    <w:p w14:paraId="0092AA08" w14:textId="77777777" w:rsidR="008B73C4" w:rsidRPr="008B73C4" w:rsidRDefault="008B73C4" w:rsidP="004960E0">
      <w:pPr>
        <w:pStyle w:val="Ttulo1"/>
        <w:widowControl w:val="0"/>
        <w:numPr>
          <w:ilvl w:val="0"/>
          <w:numId w:val="5"/>
        </w:numPr>
        <w:tabs>
          <w:tab w:val="left" w:pos="519"/>
        </w:tabs>
        <w:autoSpaceDE w:val="0"/>
        <w:autoSpaceDN w:val="0"/>
        <w:spacing w:before="56" w:after="0" w:line="240" w:lineRule="auto"/>
        <w:ind w:left="518" w:hanging="221"/>
        <w:jc w:val="left"/>
        <w:rPr>
          <w:rFonts w:cs="Calibri"/>
          <w:sz w:val="22"/>
          <w:szCs w:val="22"/>
        </w:rPr>
      </w:pPr>
      <w:r w:rsidRPr="008B73C4">
        <w:rPr>
          <w:rFonts w:cs="Calibri"/>
          <w:sz w:val="22"/>
          <w:szCs w:val="22"/>
        </w:rPr>
        <w:t>CONTROL DEL</w:t>
      </w:r>
      <w:r w:rsidRPr="008B73C4">
        <w:rPr>
          <w:rFonts w:cs="Calibri"/>
          <w:spacing w:val="-1"/>
          <w:sz w:val="22"/>
          <w:szCs w:val="22"/>
        </w:rPr>
        <w:t xml:space="preserve"> </w:t>
      </w:r>
      <w:r w:rsidRPr="008B73C4">
        <w:rPr>
          <w:rFonts w:cs="Calibri"/>
          <w:sz w:val="22"/>
          <w:szCs w:val="22"/>
        </w:rPr>
        <w:t>DOCUMENTO</w:t>
      </w:r>
    </w:p>
    <w:p w14:paraId="1591A550" w14:textId="77777777" w:rsidR="008B73C4" w:rsidRPr="008B73C4" w:rsidRDefault="008B73C4" w:rsidP="008B73C4">
      <w:pPr>
        <w:pStyle w:val="Textoindependiente"/>
        <w:spacing w:before="7"/>
        <w:rPr>
          <w:rFonts w:ascii="Calibri" w:hAnsi="Calibri" w:cs="Calibri"/>
          <w:b/>
        </w:r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694"/>
        <w:gridCol w:w="1559"/>
        <w:gridCol w:w="2014"/>
        <w:gridCol w:w="2238"/>
      </w:tblGrid>
      <w:tr w:rsidR="008B73C4" w:rsidRPr="008B73C4" w14:paraId="75E306B0" w14:textId="77777777" w:rsidTr="00496443">
        <w:trPr>
          <w:trHeight w:val="509"/>
        </w:trPr>
        <w:tc>
          <w:tcPr>
            <w:tcW w:w="1242" w:type="dxa"/>
            <w:tcBorders>
              <w:top w:val="nil"/>
              <w:left w:val="nil"/>
            </w:tcBorders>
          </w:tcPr>
          <w:p w14:paraId="0F7FAE95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694" w:type="dxa"/>
          </w:tcPr>
          <w:p w14:paraId="305931CE" w14:textId="77777777" w:rsidR="008B73C4" w:rsidRPr="008B73C4" w:rsidRDefault="008B73C4" w:rsidP="00496443">
            <w:pPr>
              <w:pStyle w:val="TableParagraph"/>
              <w:spacing w:before="100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Nombre</w:t>
            </w:r>
          </w:p>
        </w:tc>
        <w:tc>
          <w:tcPr>
            <w:tcW w:w="1559" w:type="dxa"/>
          </w:tcPr>
          <w:p w14:paraId="68D87959" w14:textId="77777777" w:rsidR="008B73C4" w:rsidRPr="008B73C4" w:rsidRDefault="008B73C4" w:rsidP="00496443">
            <w:pPr>
              <w:pStyle w:val="TableParagraph"/>
              <w:spacing w:before="100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Cargo</w:t>
            </w:r>
          </w:p>
        </w:tc>
        <w:tc>
          <w:tcPr>
            <w:tcW w:w="2014" w:type="dxa"/>
          </w:tcPr>
          <w:p w14:paraId="53B434CB" w14:textId="77777777" w:rsidR="008B73C4" w:rsidRPr="008B73C4" w:rsidRDefault="008B73C4" w:rsidP="00496443">
            <w:pPr>
              <w:pStyle w:val="TableParagraph"/>
              <w:spacing w:before="100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Dependencia</w:t>
            </w:r>
          </w:p>
        </w:tc>
        <w:tc>
          <w:tcPr>
            <w:tcW w:w="2238" w:type="dxa"/>
          </w:tcPr>
          <w:p w14:paraId="435A2FA8" w14:textId="77777777" w:rsidR="008B73C4" w:rsidRPr="008B73C4" w:rsidRDefault="008B73C4" w:rsidP="00496443">
            <w:pPr>
              <w:pStyle w:val="TableParagraph"/>
              <w:spacing w:before="100"/>
              <w:ind w:left="6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Fecha</w:t>
            </w:r>
          </w:p>
        </w:tc>
      </w:tr>
      <w:tr w:rsidR="008B73C4" w:rsidRPr="008B73C4" w14:paraId="55BE9479" w14:textId="77777777" w:rsidTr="00496443">
        <w:trPr>
          <w:trHeight w:val="1334"/>
        </w:trPr>
        <w:tc>
          <w:tcPr>
            <w:tcW w:w="1242" w:type="dxa"/>
            <w:tcBorders>
              <w:bottom w:val="nil"/>
            </w:tcBorders>
          </w:tcPr>
          <w:p w14:paraId="218472CB" w14:textId="77777777" w:rsidR="008B73C4" w:rsidRPr="008B73C4" w:rsidRDefault="008B73C4" w:rsidP="00496443">
            <w:pPr>
              <w:pStyle w:val="TableParagraph"/>
              <w:spacing w:before="9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Autor (es)</w:t>
            </w:r>
          </w:p>
        </w:tc>
        <w:tc>
          <w:tcPr>
            <w:tcW w:w="2694" w:type="dxa"/>
            <w:tcBorders>
              <w:bottom w:val="nil"/>
            </w:tcBorders>
          </w:tcPr>
          <w:p w14:paraId="71349C1A" w14:textId="77777777" w:rsidR="008B73C4" w:rsidRPr="008B73C4" w:rsidRDefault="008B73C4" w:rsidP="00496443">
            <w:pPr>
              <w:pStyle w:val="TableParagraph"/>
              <w:spacing w:before="98" w:line="276" w:lineRule="auto"/>
              <w:ind w:right="270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Ángela Rosa Amaya Estefanía Toro Aristizábal Mónica Toro Idarraga</w:t>
            </w:r>
          </w:p>
          <w:p w14:paraId="0A5580CB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Isabel Irene León Ramírez</w:t>
            </w:r>
          </w:p>
        </w:tc>
        <w:tc>
          <w:tcPr>
            <w:tcW w:w="1559" w:type="dxa"/>
            <w:tcBorders>
              <w:bottom w:val="nil"/>
            </w:tcBorders>
          </w:tcPr>
          <w:p w14:paraId="0D3A9C3A" w14:textId="77777777" w:rsidR="008B73C4" w:rsidRPr="008B73C4" w:rsidRDefault="008B73C4" w:rsidP="00496443">
            <w:pPr>
              <w:pStyle w:val="TableParagraph"/>
              <w:spacing w:before="98" w:line="276" w:lineRule="auto"/>
              <w:ind w:right="467"/>
              <w:jc w:val="both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  <w:w w:val="95"/>
              </w:rPr>
              <w:t>Instructora Instructora Instructora</w:t>
            </w:r>
          </w:p>
          <w:p w14:paraId="1C88248E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Instructora</w:t>
            </w:r>
          </w:p>
        </w:tc>
        <w:tc>
          <w:tcPr>
            <w:tcW w:w="2014" w:type="dxa"/>
            <w:tcBorders>
              <w:bottom w:val="nil"/>
            </w:tcBorders>
          </w:tcPr>
          <w:p w14:paraId="2DEF1A01" w14:textId="77777777" w:rsidR="008B73C4" w:rsidRPr="008B73C4" w:rsidRDefault="008B73C4" w:rsidP="00496443">
            <w:pPr>
              <w:pStyle w:val="TableParagraph"/>
              <w:spacing w:before="98" w:line="276" w:lineRule="auto"/>
              <w:ind w:right="61"/>
              <w:jc w:val="both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Centro de Comercio y Turismo Regional Quindío</w:t>
            </w:r>
          </w:p>
        </w:tc>
        <w:tc>
          <w:tcPr>
            <w:tcW w:w="2238" w:type="dxa"/>
            <w:tcBorders>
              <w:bottom w:val="nil"/>
            </w:tcBorders>
          </w:tcPr>
          <w:p w14:paraId="48C5579A" w14:textId="77777777" w:rsidR="008B73C4" w:rsidRPr="008B73C4" w:rsidRDefault="008B73C4" w:rsidP="00496443">
            <w:pPr>
              <w:pStyle w:val="TableParagraph"/>
              <w:spacing w:before="98"/>
              <w:ind w:left="6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Julio 27 de 2018</w:t>
            </w:r>
          </w:p>
        </w:tc>
      </w:tr>
      <w:tr w:rsidR="008B73C4" w:rsidRPr="008B73C4" w14:paraId="195D081F" w14:textId="77777777" w:rsidTr="00496443">
        <w:trPr>
          <w:trHeight w:val="2262"/>
        </w:trPr>
        <w:tc>
          <w:tcPr>
            <w:tcW w:w="1242" w:type="dxa"/>
            <w:tcBorders>
              <w:top w:val="nil"/>
            </w:tcBorders>
          </w:tcPr>
          <w:p w14:paraId="0B52C485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0149DEA3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9EECF29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14:paraId="298E175D" w14:textId="77777777" w:rsidR="008B73C4" w:rsidRPr="008B73C4" w:rsidRDefault="008B73C4" w:rsidP="00496443">
            <w:pPr>
              <w:pStyle w:val="TableParagraph"/>
              <w:tabs>
                <w:tab w:val="left" w:pos="1712"/>
              </w:tabs>
              <w:spacing w:line="276" w:lineRule="auto"/>
              <w:ind w:right="60"/>
              <w:jc w:val="both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Centro de Gestión Tecnológica</w:t>
            </w:r>
            <w:r w:rsidRPr="008B73C4">
              <w:rPr>
                <w:rFonts w:ascii="Calibri" w:hAnsi="Calibri" w:cs="Calibri"/>
                <w:b/>
              </w:rPr>
              <w:tab/>
            </w:r>
            <w:r w:rsidRPr="008B73C4">
              <w:rPr>
                <w:rFonts w:ascii="Calibri" w:hAnsi="Calibri" w:cs="Calibri"/>
                <w:b/>
                <w:spacing w:val="-9"/>
              </w:rPr>
              <w:t xml:space="preserve">de </w:t>
            </w:r>
            <w:r w:rsidRPr="008B73C4">
              <w:rPr>
                <w:rFonts w:ascii="Calibri" w:hAnsi="Calibri" w:cs="Calibri"/>
                <w:b/>
              </w:rPr>
              <w:t>Servicios Regional Valle</w:t>
            </w:r>
          </w:p>
        </w:tc>
        <w:tc>
          <w:tcPr>
            <w:tcW w:w="2238" w:type="dxa"/>
            <w:tcBorders>
              <w:top w:val="nil"/>
            </w:tcBorders>
          </w:tcPr>
          <w:p w14:paraId="4B2303FE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210D4B28" w14:textId="77777777" w:rsidR="008B73C4" w:rsidRPr="008B73C4" w:rsidRDefault="008B73C4" w:rsidP="008B73C4">
      <w:pPr>
        <w:rPr>
          <w:rFonts w:cs="Calibri"/>
        </w:rPr>
        <w:sectPr w:rsidR="008B73C4" w:rsidRPr="008B73C4">
          <w:pgSz w:w="12240" w:h="15840"/>
          <w:pgMar w:top="2460" w:right="500" w:bottom="280" w:left="1260" w:header="1018" w:footer="0" w:gutter="0"/>
          <w:cols w:space="720"/>
        </w:sectPr>
      </w:pPr>
    </w:p>
    <w:p w14:paraId="1608F25C" w14:textId="77777777" w:rsidR="008B73C4" w:rsidRPr="008B73C4" w:rsidRDefault="008B73C4" w:rsidP="008B73C4">
      <w:pPr>
        <w:pStyle w:val="Textoindependiente"/>
        <w:rPr>
          <w:rFonts w:ascii="Calibri" w:hAnsi="Calibri" w:cs="Calibri"/>
          <w:b/>
        </w:rPr>
      </w:pPr>
    </w:p>
    <w:p w14:paraId="70466911" w14:textId="77777777" w:rsidR="008B73C4" w:rsidRPr="008B73C4" w:rsidRDefault="008B73C4" w:rsidP="008B73C4">
      <w:pPr>
        <w:pStyle w:val="Textoindependiente"/>
        <w:spacing w:before="8"/>
        <w:rPr>
          <w:rFonts w:ascii="Calibri" w:hAnsi="Calibri" w:cs="Calibri"/>
          <w:b/>
        </w:rPr>
      </w:pPr>
    </w:p>
    <w:p w14:paraId="5839B37A" w14:textId="77777777" w:rsidR="008B73C4" w:rsidRPr="008B73C4" w:rsidRDefault="008B73C4" w:rsidP="004960E0">
      <w:pPr>
        <w:pStyle w:val="Prrafodelista"/>
        <w:widowControl w:val="0"/>
        <w:numPr>
          <w:ilvl w:val="0"/>
          <w:numId w:val="5"/>
        </w:numPr>
        <w:tabs>
          <w:tab w:val="left" w:pos="519"/>
        </w:tabs>
        <w:autoSpaceDE w:val="0"/>
        <w:autoSpaceDN w:val="0"/>
        <w:spacing w:before="56" w:after="0" w:line="240" w:lineRule="auto"/>
        <w:ind w:left="518" w:hanging="221"/>
        <w:contextualSpacing w:val="0"/>
        <w:jc w:val="both"/>
        <w:rPr>
          <w:rFonts w:ascii="Calibri" w:hAnsi="Calibri" w:cs="Calibri"/>
        </w:rPr>
      </w:pPr>
      <w:r w:rsidRPr="008B73C4">
        <w:rPr>
          <w:rFonts w:ascii="Calibri" w:hAnsi="Calibri" w:cs="Calibri"/>
          <w:b/>
        </w:rPr>
        <w:t>CONTROL</w:t>
      </w:r>
      <w:r w:rsidRPr="008B73C4">
        <w:rPr>
          <w:rFonts w:ascii="Calibri" w:hAnsi="Calibri" w:cs="Calibri"/>
          <w:b/>
          <w:spacing w:val="-7"/>
        </w:rPr>
        <w:t xml:space="preserve"> </w:t>
      </w:r>
      <w:r w:rsidRPr="008B73C4">
        <w:rPr>
          <w:rFonts w:ascii="Calibri" w:hAnsi="Calibri" w:cs="Calibri"/>
          <w:b/>
        </w:rPr>
        <w:t>DE</w:t>
      </w:r>
      <w:r w:rsidRPr="008B73C4">
        <w:rPr>
          <w:rFonts w:ascii="Calibri" w:hAnsi="Calibri" w:cs="Calibri"/>
          <w:b/>
          <w:spacing w:val="-7"/>
        </w:rPr>
        <w:t xml:space="preserve"> </w:t>
      </w:r>
      <w:r w:rsidRPr="008B73C4">
        <w:rPr>
          <w:rFonts w:ascii="Calibri" w:hAnsi="Calibri" w:cs="Calibri"/>
          <w:b/>
        </w:rPr>
        <w:t>CAMBIOS</w:t>
      </w:r>
      <w:r w:rsidRPr="008B73C4">
        <w:rPr>
          <w:rFonts w:ascii="Calibri" w:hAnsi="Calibri" w:cs="Calibri"/>
          <w:b/>
          <w:spacing w:val="-7"/>
        </w:rPr>
        <w:t xml:space="preserve"> </w:t>
      </w:r>
      <w:r w:rsidRPr="008B73C4">
        <w:rPr>
          <w:rFonts w:ascii="Calibri" w:hAnsi="Calibri" w:cs="Calibri"/>
        </w:rPr>
        <w:t>(diligenciar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únicamente</w:t>
      </w:r>
      <w:r w:rsidRPr="008B73C4">
        <w:rPr>
          <w:rFonts w:ascii="Calibri" w:hAnsi="Calibri" w:cs="Calibri"/>
          <w:spacing w:val="-22"/>
        </w:rPr>
        <w:t xml:space="preserve"> </w:t>
      </w:r>
      <w:r w:rsidRPr="008B73C4">
        <w:rPr>
          <w:rFonts w:ascii="Calibri" w:hAnsi="Calibri" w:cs="Calibri"/>
        </w:rPr>
        <w:t>si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realiza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ajustes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a</w:t>
      </w:r>
      <w:r w:rsidRPr="008B73C4">
        <w:rPr>
          <w:rFonts w:ascii="Calibri" w:hAnsi="Calibri" w:cs="Calibri"/>
          <w:spacing w:val="-24"/>
        </w:rPr>
        <w:t xml:space="preserve"> </w:t>
      </w:r>
      <w:r w:rsidRPr="008B73C4">
        <w:rPr>
          <w:rFonts w:ascii="Calibri" w:hAnsi="Calibri" w:cs="Calibri"/>
        </w:rPr>
        <w:t>la</w:t>
      </w:r>
      <w:r w:rsidRPr="008B73C4">
        <w:rPr>
          <w:rFonts w:ascii="Calibri" w:hAnsi="Calibri" w:cs="Calibri"/>
          <w:spacing w:val="-23"/>
        </w:rPr>
        <w:t xml:space="preserve"> </w:t>
      </w:r>
      <w:r w:rsidRPr="008B73C4">
        <w:rPr>
          <w:rFonts w:ascii="Calibri" w:hAnsi="Calibri" w:cs="Calibri"/>
        </w:rPr>
        <w:t>guía)</w:t>
      </w:r>
    </w:p>
    <w:p w14:paraId="38A7245D" w14:textId="77777777" w:rsidR="008B73C4" w:rsidRPr="008B73C4" w:rsidRDefault="008B73C4" w:rsidP="008B73C4">
      <w:pPr>
        <w:pStyle w:val="Textoindependiente"/>
        <w:rPr>
          <w:rFonts w:ascii="Calibri" w:hAnsi="Calibri" w:cs="Calibri"/>
        </w:rPr>
      </w:pPr>
    </w:p>
    <w:p w14:paraId="7F2AE3D7" w14:textId="77777777" w:rsidR="008B73C4" w:rsidRPr="008B73C4" w:rsidRDefault="008B73C4" w:rsidP="008B73C4">
      <w:pPr>
        <w:pStyle w:val="Textoindependiente"/>
        <w:spacing w:before="1"/>
        <w:rPr>
          <w:rFonts w:ascii="Calibri" w:hAnsi="Calibri" w:cs="Calibri"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694"/>
        <w:gridCol w:w="1559"/>
        <w:gridCol w:w="1559"/>
        <w:gridCol w:w="748"/>
        <w:gridCol w:w="1946"/>
      </w:tblGrid>
      <w:tr w:rsidR="008B73C4" w:rsidRPr="008B73C4" w14:paraId="11540F0F" w14:textId="77777777" w:rsidTr="00496443">
        <w:trPr>
          <w:trHeight w:val="508"/>
        </w:trPr>
        <w:tc>
          <w:tcPr>
            <w:tcW w:w="1242" w:type="dxa"/>
            <w:tcBorders>
              <w:top w:val="nil"/>
              <w:left w:val="nil"/>
            </w:tcBorders>
          </w:tcPr>
          <w:p w14:paraId="2B73AA10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2694" w:type="dxa"/>
          </w:tcPr>
          <w:p w14:paraId="0F500481" w14:textId="77777777" w:rsidR="008B73C4" w:rsidRPr="008B73C4" w:rsidRDefault="008B73C4" w:rsidP="00496443">
            <w:pPr>
              <w:pStyle w:val="TableParagraph"/>
              <w:spacing w:before="9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Nombre</w:t>
            </w:r>
          </w:p>
        </w:tc>
        <w:tc>
          <w:tcPr>
            <w:tcW w:w="1559" w:type="dxa"/>
          </w:tcPr>
          <w:p w14:paraId="0BC9706E" w14:textId="77777777" w:rsidR="008B73C4" w:rsidRPr="008B73C4" w:rsidRDefault="008B73C4" w:rsidP="00496443">
            <w:pPr>
              <w:pStyle w:val="TableParagraph"/>
              <w:spacing w:before="9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Cargo</w:t>
            </w:r>
          </w:p>
        </w:tc>
        <w:tc>
          <w:tcPr>
            <w:tcW w:w="1559" w:type="dxa"/>
          </w:tcPr>
          <w:p w14:paraId="49EADBD7" w14:textId="77777777" w:rsidR="008B73C4" w:rsidRPr="008B73C4" w:rsidRDefault="008B73C4" w:rsidP="00496443">
            <w:pPr>
              <w:pStyle w:val="TableParagraph"/>
              <w:spacing w:before="9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Dependencia</w:t>
            </w:r>
          </w:p>
        </w:tc>
        <w:tc>
          <w:tcPr>
            <w:tcW w:w="748" w:type="dxa"/>
          </w:tcPr>
          <w:p w14:paraId="5200A391" w14:textId="77777777" w:rsidR="008B73C4" w:rsidRPr="008B73C4" w:rsidRDefault="008B73C4" w:rsidP="00496443">
            <w:pPr>
              <w:pStyle w:val="TableParagraph"/>
              <w:spacing w:before="98"/>
              <w:ind w:left="6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Fecha</w:t>
            </w:r>
          </w:p>
        </w:tc>
        <w:tc>
          <w:tcPr>
            <w:tcW w:w="1946" w:type="dxa"/>
          </w:tcPr>
          <w:p w14:paraId="7D8FD10E" w14:textId="77777777" w:rsidR="008B73C4" w:rsidRPr="008B73C4" w:rsidRDefault="008B73C4" w:rsidP="00496443">
            <w:pPr>
              <w:pStyle w:val="TableParagraph"/>
              <w:spacing w:before="98"/>
              <w:ind w:left="68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Razón del Cambio</w:t>
            </w:r>
          </w:p>
        </w:tc>
      </w:tr>
      <w:tr w:rsidR="008B73C4" w:rsidRPr="008B73C4" w14:paraId="2DA9D5AD" w14:textId="77777777" w:rsidTr="00496443">
        <w:trPr>
          <w:trHeight w:val="509"/>
        </w:trPr>
        <w:tc>
          <w:tcPr>
            <w:tcW w:w="1242" w:type="dxa"/>
          </w:tcPr>
          <w:p w14:paraId="60D2676C" w14:textId="77777777" w:rsidR="008B73C4" w:rsidRPr="008B73C4" w:rsidRDefault="008B73C4" w:rsidP="00496443">
            <w:pPr>
              <w:pStyle w:val="TableParagraph"/>
              <w:spacing w:before="100"/>
              <w:rPr>
                <w:rFonts w:ascii="Calibri" w:hAnsi="Calibri" w:cs="Calibri"/>
                <w:b/>
              </w:rPr>
            </w:pPr>
            <w:r w:rsidRPr="008B73C4">
              <w:rPr>
                <w:rFonts w:ascii="Calibri" w:hAnsi="Calibri" w:cs="Calibri"/>
                <w:b/>
              </w:rPr>
              <w:t>Autor (es)</w:t>
            </w:r>
          </w:p>
        </w:tc>
        <w:tc>
          <w:tcPr>
            <w:tcW w:w="2694" w:type="dxa"/>
          </w:tcPr>
          <w:p w14:paraId="3FD0CE2C" w14:textId="77777777" w:rsid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María Cristina Muñoz L</w:t>
            </w:r>
          </w:p>
          <w:p w14:paraId="02D68430" w14:textId="01C08173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Nelida del Carmen Lopez </w:t>
            </w:r>
          </w:p>
        </w:tc>
        <w:tc>
          <w:tcPr>
            <w:tcW w:w="1559" w:type="dxa"/>
          </w:tcPr>
          <w:p w14:paraId="7A99D2C4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Instructor</w:t>
            </w:r>
          </w:p>
        </w:tc>
        <w:tc>
          <w:tcPr>
            <w:tcW w:w="1559" w:type="dxa"/>
          </w:tcPr>
          <w:p w14:paraId="7A37A549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Centro de Comercio</w:t>
            </w:r>
          </w:p>
        </w:tc>
        <w:tc>
          <w:tcPr>
            <w:tcW w:w="748" w:type="dxa"/>
          </w:tcPr>
          <w:p w14:paraId="43CCCAA5" w14:textId="2348DD02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Marzo 2022</w:t>
            </w:r>
          </w:p>
        </w:tc>
        <w:tc>
          <w:tcPr>
            <w:tcW w:w="1946" w:type="dxa"/>
          </w:tcPr>
          <w:p w14:paraId="2286EFCA" w14:textId="77777777" w:rsidR="008B73C4" w:rsidRPr="008B73C4" w:rsidRDefault="008B73C4" w:rsidP="00496443">
            <w:pPr>
              <w:pStyle w:val="TableParagraph"/>
              <w:rPr>
                <w:rFonts w:ascii="Calibri" w:hAnsi="Calibri" w:cs="Calibri"/>
              </w:rPr>
            </w:pPr>
            <w:r w:rsidRPr="008B73C4">
              <w:rPr>
                <w:rFonts w:ascii="Calibri" w:hAnsi="Calibri" w:cs="Calibri"/>
              </w:rPr>
              <w:t>Ajuste a competencia</w:t>
            </w:r>
          </w:p>
        </w:tc>
      </w:tr>
    </w:tbl>
    <w:p w14:paraId="677717A6" w14:textId="77777777" w:rsidR="008B73C4" w:rsidRPr="008B73C4" w:rsidRDefault="008B73C4" w:rsidP="008B73C4">
      <w:pPr>
        <w:rPr>
          <w:rFonts w:cs="Calibri"/>
        </w:rPr>
      </w:pPr>
    </w:p>
    <w:p w14:paraId="1D26F6D5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7AD811C2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4E2E2B26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5C3A2B64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3E9F8C52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09D6FC56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179B1ADA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3461EC19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2BAB38D3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62AFC3E7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0BFB592D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4498C82C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34441BFF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33F2E193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07C49960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1C3CAA9B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5E69AEA9" w14:textId="77777777" w:rsidR="008B73C4" w:rsidRPr="008B73C4" w:rsidRDefault="008B73C4" w:rsidP="0098499E">
      <w:pPr>
        <w:jc w:val="both"/>
        <w:rPr>
          <w:rFonts w:eastAsia="Arial" w:cs="Calibri"/>
          <w:b/>
        </w:rPr>
      </w:pPr>
    </w:p>
    <w:p w14:paraId="175E65A2" w14:textId="77777777" w:rsidR="008B73C4" w:rsidRPr="008B73C4" w:rsidRDefault="008B73C4" w:rsidP="0098499E">
      <w:pPr>
        <w:jc w:val="both"/>
        <w:rPr>
          <w:rFonts w:eastAsia="Arial" w:cs="Calibri"/>
          <w:b/>
        </w:rPr>
      </w:pPr>
      <w:bookmarkStart w:id="0" w:name="_GoBack"/>
      <w:bookmarkEnd w:id="0"/>
    </w:p>
    <w:sectPr w:rsidR="008B73C4" w:rsidRPr="008B73C4">
      <w:headerReference w:type="default" r:id="rId16"/>
      <w:footerReference w:type="default" r:id="rId17"/>
      <w:headerReference w:type="first" r:id="rId18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2EA20" w14:textId="77777777" w:rsidR="004960E0" w:rsidRDefault="004960E0">
      <w:pPr>
        <w:spacing w:after="0" w:line="240" w:lineRule="auto"/>
      </w:pPr>
      <w:r>
        <w:separator/>
      </w:r>
    </w:p>
  </w:endnote>
  <w:endnote w:type="continuationSeparator" w:id="0">
    <w:p w14:paraId="2AB1580E" w14:textId="77777777" w:rsidR="004960E0" w:rsidRDefault="00496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9B62" w14:textId="77777777" w:rsidR="008B73C4" w:rsidRDefault="008B73C4" w:rsidP="008B73C4">
    <w:pPr>
      <w:pStyle w:val="Piedepgina"/>
      <w:jc w:val="center"/>
    </w:pPr>
    <w:r>
      <w:t>GFPI-F-135 V02</w:t>
    </w:r>
  </w:p>
  <w:p w14:paraId="649AB6EB" w14:textId="77777777" w:rsidR="008B73C4" w:rsidRDefault="008B73C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E85AFD" w:rsidRDefault="00033399" w:rsidP="00033399">
    <w:pPr>
      <w:pStyle w:val="Piedepgina"/>
      <w:jc w:val="center"/>
    </w:pPr>
    <w:r>
      <w:t>GFPI-F-135 V02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8866B" w14:textId="77777777" w:rsidR="004960E0" w:rsidRDefault="004960E0">
      <w:pPr>
        <w:spacing w:after="0" w:line="240" w:lineRule="auto"/>
      </w:pPr>
      <w:r>
        <w:separator/>
      </w:r>
    </w:p>
  </w:footnote>
  <w:footnote w:type="continuationSeparator" w:id="0">
    <w:p w14:paraId="5CDFB696" w14:textId="77777777" w:rsidR="004960E0" w:rsidRDefault="00496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7C4B5" w14:textId="1ED7FAA8" w:rsidR="008B73C4" w:rsidRDefault="008B73C4" w:rsidP="00D97797">
    <w:pPr>
      <w:pStyle w:val="Textoindependiente"/>
      <w:spacing w:line="14" w:lineRule="auto"/>
      <w:jc w:val="center"/>
      <w:rPr>
        <w:sz w:val="20"/>
      </w:rPr>
    </w:pPr>
    <w:r>
      <w:rPr>
        <w:noProof/>
        <w:sz w:val="20"/>
        <w:lang w:val="es-CO" w:eastAsia="es-CO"/>
      </w:rPr>
      <w:drawing>
        <wp:inline distT="0" distB="0" distL="0" distR="0" wp14:anchorId="441A915C" wp14:editId="1D0444A1">
          <wp:extent cx="591185" cy="560705"/>
          <wp:effectExtent l="0" t="0" r="0" b="0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504F7" w14:textId="0D44B7E7" w:rsidR="008B73C4" w:rsidRDefault="008B73C4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F27BF"/>
    <w:multiLevelType w:val="hybridMultilevel"/>
    <w:tmpl w:val="E4FAEC2A"/>
    <w:lvl w:ilvl="0" w:tplc="9F2AB1B0">
      <w:numFmt w:val="bullet"/>
      <w:lvlText w:val="●"/>
      <w:lvlJc w:val="left"/>
      <w:pPr>
        <w:ind w:left="789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s-ES" w:eastAsia="en-US" w:bidi="ar-SA"/>
      </w:rPr>
    </w:lvl>
    <w:lvl w:ilvl="1" w:tplc="630658BA">
      <w:numFmt w:val="bullet"/>
      <w:lvlText w:val="•"/>
      <w:lvlJc w:val="left"/>
      <w:pPr>
        <w:ind w:left="973" w:hanging="360"/>
      </w:pPr>
      <w:rPr>
        <w:rFonts w:hint="default"/>
        <w:lang w:val="es-ES" w:eastAsia="en-US" w:bidi="ar-SA"/>
      </w:rPr>
    </w:lvl>
    <w:lvl w:ilvl="2" w:tplc="67743A8A">
      <w:numFmt w:val="bullet"/>
      <w:lvlText w:val="•"/>
      <w:lvlJc w:val="left"/>
      <w:pPr>
        <w:ind w:left="1166" w:hanging="360"/>
      </w:pPr>
      <w:rPr>
        <w:rFonts w:hint="default"/>
        <w:lang w:val="es-ES" w:eastAsia="en-US" w:bidi="ar-SA"/>
      </w:rPr>
    </w:lvl>
    <w:lvl w:ilvl="3" w:tplc="1186A9F4">
      <w:numFmt w:val="bullet"/>
      <w:lvlText w:val="•"/>
      <w:lvlJc w:val="left"/>
      <w:pPr>
        <w:ind w:left="1359" w:hanging="360"/>
      </w:pPr>
      <w:rPr>
        <w:rFonts w:hint="default"/>
        <w:lang w:val="es-ES" w:eastAsia="en-US" w:bidi="ar-SA"/>
      </w:rPr>
    </w:lvl>
    <w:lvl w:ilvl="4" w:tplc="9B8E06A8">
      <w:numFmt w:val="bullet"/>
      <w:lvlText w:val="•"/>
      <w:lvlJc w:val="left"/>
      <w:pPr>
        <w:ind w:left="1552" w:hanging="360"/>
      </w:pPr>
      <w:rPr>
        <w:rFonts w:hint="default"/>
        <w:lang w:val="es-ES" w:eastAsia="en-US" w:bidi="ar-SA"/>
      </w:rPr>
    </w:lvl>
    <w:lvl w:ilvl="5" w:tplc="B6A0CB96">
      <w:numFmt w:val="bullet"/>
      <w:lvlText w:val="•"/>
      <w:lvlJc w:val="left"/>
      <w:pPr>
        <w:ind w:left="1745" w:hanging="360"/>
      </w:pPr>
      <w:rPr>
        <w:rFonts w:hint="default"/>
        <w:lang w:val="es-ES" w:eastAsia="en-US" w:bidi="ar-SA"/>
      </w:rPr>
    </w:lvl>
    <w:lvl w:ilvl="6" w:tplc="C53AC178">
      <w:numFmt w:val="bullet"/>
      <w:lvlText w:val="•"/>
      <w:lvlJc w:val="left"/>
      <w:pPr>
        <w:ind w:left="1938" w:hanging="360"/>
      </w:pPr>
      <w:rPr>
        <w:rFonts w:hint="default"/>
        <w:lang w:val="es-ES" w:eastAsia="en-US" w:bidi="ar-SA"/>
      </w:rPr>
    </w:lvl>
    <w:lvl w:ilvl="7" w:tplc="A17ED518">
      <w:numFmt w:val="bullet"/>
      <w:lvlText w:val="•"/>
      <w:lvlJc w:val="left"/>
      <w:pPr>
        <w:ind w:left="2131" w:hanging="360"/>
      </w:pPr>
      <w:rPr>
        <w:rFonts w:hint="default"/>
        <w:lang w:val="es-ES" w:eastAsia="en-US" w:bidi="ar-SA"/>
      </w:rPr>
    </w:lvl>
    <w:lvl w:ilvl="8" w:tplc="A83EEFFC">
      <w:numFmt w:val="bullet"/>
      <w:lvlText w:val="•"/>
      <w:lvlJc w:val="left"/>
      <w:pPr>
        <w:ind w:left="2324" w:hanging="360"/>
      </w:pPr>
      <w:rPr>
        <w:rFonts w:hint="default"/>
        <w:lang w:val="es-ES" w:eastAsia="en-US" w:bidi="ar-SA"/>
      </w:rPr>
    </w:lvl>
  </w:abstractNum>
  <w:abstractNum w:abstractNumId="1">
    <w:nsid w:val="10D85278"/>
    <w:multiLevelType w:val="hybridMultilevel"/>
    <w:tmpl w:val="345C14EE"/>
    <w:lvl w:ilvl="0" w:tplc="3CD63A00">
      <w:start w:val="1"/>
      <w:numFmt w:val="decimal"/>
      <w:lvlText w:val="%1."/>
      <w:lvlJc w:val="left"/>
      <w:pPr>
        <w:ind w:left="518" w:hanging="220"/>
      </w:pPr>
      <w:rPr>
        <w:rFonts w:ascii="Carlito" w:eastAsia="Carlito" w:hAnsi="Carlito" w:cs="Carlito" w:hint="default"/>
        <w:b/>
        <w:bCs/>
        <w:w w:val="99"/>
        <w:sz w:val="22"/>
        <w:szCs w:val="22"/>
        <w:lang w:val="es-ES" w:eastAsia="en-US" w:bidi="ar-SA"/>
      </w:rPr>
    </w:lvl>
    <w:lvl w:ilvl="1" w:tplc="8850D72A">
      <w:numFmt w:val="bullet"/>
      <w:lvlText w:val="●"/>
      <w:lvlJc w:val="left"/>
      <w:pPr>
        <w:ind w:left="1018" w:hanging="360"/>
      </w:pPr>
      <w:rPr>
        <w:rFonts w:ascii="Arial" w:eastAsia="Arial" w:hAnsi="Arial" w:cs="Arial" w:hint="default"/>
        <w:w w:val="99"/>
        <w:sz w:val="22"/>
        <w:szCs w:val="22"/>
        <w:lang w:val="es-ES" w:eastAsia="en-US" w:bidi="ar-SA"/>
      </w:rPr>
    </w:lvl>
    <w:lvl w:ilvl="2" w:tplc="27069208">
      <w:numFmt w:val="bullet"/>
      <w:lvlText w:val="•"/>
      <w:lvlJc w:val="left"/>
      <w:pPr>
        <w:ind w:left="2071" w:hanging="360"/>
      </w:pPr>
      <w:rPr>
        <w:rFonts w:hint="default"/>
        <w:lang w:val="es-ES" w:eastAsia="en-US" w:bidi="ar-SA"/>
      </w:rPr>
    </w:lvl>
    <w:lvl w:ilvl="3" w:tplc="E55CA114">
      <w:numFmt w:val="bullet"/>
      <w:lvlText w:val="•"/>
      <w:lvlJc w:val="left"/>
      <w:pPr>
        <w:ind w:left="3122" w:hanging="360"/>
      </w:pPr>
      <w:rPr>
        <w:rFonts w:hint="default"/>
        <w:lang w:val="es-ES" w:eastAsia="en-US" w:bidi="ar-SA"/>
      </w:rPr>
    </w:lvl>
    <w:lvl w:ilvl="4" w:tplc="03DED41E">
      <w:numFmt w:val="bullet"/>
      <w:lvlText w:val="•"/>
      <w:lvlJc w:val="left"/>
      <w:pPr>
        <w:ind w:left="4173" w:hanging="360"/>
      </w:pPr>
      <w:rPr>
        <w:rFonts w:hint="default"/>
        <w:lang w:val="es-ES" w:eastAsia="en-US" w:bidi="ar-SA"/>
      </w:rPr>
    </w:lvl>
    <w:lvl w:ilvl="5" w:tplc="2EE42A8A">
      <w:numFmt w:val="bullet"/>
      <w:lvlText w:val="•"/>
      <w:lvlJc w:val="left"/>
      <w:pPr>
        <w:ind w:left="5224" w:hanging="360"/>
      </w:pPr>
      <w:rPr>
        <w:rFonts w:hint="default"/>
        <w:lang w:val="es-ES" w:eastAsia="en-US" w:bidi="ar-SA"/>
      </w:rPr>
    </w:lvl>
    <w:lvl w:ilvl="6" w:tplc="5F2CA438">
      <w:numFmt w:val="bullet"/>
      <w:lvlText w:val="•"/>
      <w:lvlJc w:val="left"/>
      <w:pPr>
        <w:ind w:left="6275" w:hanging="360"/>
      </w:pPr>
      <w:rPr>
        <w:rFonts w:hint="default"/>
        <w:lang w:val="es-ES" w:eastAsia="en-US" w:bidi="ar-SA"/>
      </w:rPr>
    </w:lvl>
    <w:lvl w:ilvl="7" w:tplc="933CD6AE">
      <w:numFmt w:val="bullet"/>
      <w:lvlText w:val="•"/>
      <w:lvlJc w:val="left"/>
      <w:pPr>
        <w:ind w:left="7326" w:hanging="360"/>
      </w:pPr>
      <w:rPr>
        <w:rFonts w:hint="default"/>
        <w:lang w:val="es-ES" w:eastAsia="en-US" w:bidi="ar-SA"/>
      </w:rPr>
    </w:lvl>
    <w:lvl w:ilvl="8" w:tplc="80525252">
      <w:numFmt w:val="bullet"/>
      <w:lvlText w:val="•"/>
      <w:lvlJc w:val="left"/>
      <w:pPr>
        <w:ind w:left="8377" w:hanging="360"/>
      </w:pPr>
      <w:rPr>
        <w:rFonts w:hint="default"/>
        <w:lang w:val="es-ES" w:eastAsia="en-US" w:bidi="ar-SA"/>
      </w:rPr>
    </w:lvl>
  </w:abstractNum>
  <w:abstractNum w:abstractNumId="2">
    <w:nsid w:val="1D4B6FAE"/>
    <w:multiLevelType w:val="hybridMultilevel"/>
    <w:tmpl w:val="92229C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21B96"/>
    <w:multiLevelType w:val="hybridMultilevel"/>
    <w:tmpl w:val="F7FE82E2"/>
    <w:lvl w:ilvl="0" w:tplc="83CC8BF2">
      <w:numFmt w:val="bullet"/>
      <w:lvlText w:val="●"/>
      <w:lvlJc w:val="left"/>
      <w:pPr>
        <w:ind w:left="1018" w:hanging="361"/>
      </w:pPr>
      <w:rPr>
        <w:rFonts w:hint="default"/>
        <w:w w:val="99"/>
        <w:lang w:val="es-ES" w:eastAsia="en-US" w:bidi="ar-SA"/>
      </w:rPr>
    </w:lvl>
    <w:lvl w:ilvl="1" w:tplc="34C0FA4E">
      <w:numFmt w:val="bullet"/>
      <w:lvlText w:val="•"/>
      <w:lvlJc w:val="left"/>
      <w:pPr>
        <w:ind w:left="1966" w:hanging="361"/>
      </w:pPr>
      <w:rPr>
        <w:rFonts w:hint="default"/>
        <w:lang w:val="es-ES" w:eastAsia="en-US" w:bidi="ar-SA"/>
      </w:rPr>
    </w:lvl>
    <w:lvl w:ilvl="2" w:tplc="1CBE28B4">
      <w:numFmt w:val="bullet"/>
      <w:lvlText w:val="•"/>
      <w:lvlJc w:val="left"/>
      <w:pPr>
        <w:ind w:left="2912" w:hanging="361"/>
      </w:pPr>
      <w:rPr>
        <w:rFonts w:hint="default"/>
        <w:lang w:val="es-ES" w:eastAsia="en-US" w:bidi="ar-SA"/>
      </w:rPr>
    </w:lvl>
    <w:lvl w:ilvl="3" w:tplc="F5F0A714">
      <w:numFmt w:val="bullet"/>
      <w:lvlText w:val="•"/>
      <w:lvlJc w:val="left"/>
      <w:pPr>
        <w:ind w:left="3858" w:hanging="361"/>
      </w:pPr>
      <w:rPr>
        <w:rFonts w:hint="default"/>
        <w:lang w:val="es-ES" w:eastAsia="en-US" w:bidi="ar-SA"/>
      </w:rPr>
    </w:lvl>
    <w:lvl w:ilvl="4" w:tplc="37D40BC2">
      <w:numFmt w:val="bullet"/>
      <w:lvlText w:val="•"/>
      <w:lvlJc w:val="left"/>
      <w:pPr>
        <w:ind w:left="4804" w:hanging="361"/>
      </w:pPr>
      <w:rPr>
        <w:rFonts w:hint="default"/>
        <w:lang w:val="es-ES" w:eastAsia="en-US" w:bidi="ar-SA"/>
      </w:rPr>
    </w:lvl>
    <w:lvl w:ilvl="5" w:tplc="63124826">
      <w:numFmt w:val="bullet"/>
      <w:lvlText w:val="•"/>
      <w:lvlJc w:val="left"/>
      <w:pPr>
        <w:ind w:left="5750" w:hanging="361"/>
      </w:pPr>
      <w:rPr>
        <w:rFonts w:hint="default"/>
        <w:lang w:val="es-ES" w:eastAsia="en-US" w:bidi="ar-SA"/>
      </w:rPr>
    </w:lvl>
    <w:lvl w:ilvl="6" w:tplc="5B6C9300">
      <w:numFmt w:val="bullet"/>
      <w:lvlText w:val="•"/>
      <w:lvlJc w:val="left"/>
      <w:pPr>
        <w:ind w:left="6696" w:hanging="361"/>
      </w:pPr>
      <w:rPr>
        <w:rFonts w:hint="default"/>
        <w:lang w:val="es-ES" w:eastAsia="en-US" w:bidi="ar-SA"/>
      </w:rPr>
    </w:lvl>
    <w:lvl w:ilvl="7" w:tplc="D2F83004">
      <w:numFmt w:val="bullet"/>
      <w:lvlText w:val="•"/>
      <w:lvlJc w:val="left"/>
      <w:pPr>
        <w:ind w:left="7642" w:hanging="361"/>
      </w:pPr>
      <w:rPr>
        <w:rFonts w:hint="default"/>
        <w:lang w:val="es-ES" w:eastAsia="en-US" w:bidi="ar-SA"/>
      </w:rPr>
    </w:lvl>
    <w:lvl w:ilvl="8" w:tplc="81E497D2">
      <w:numFmt w:val="bullet"/>
      <w:lvlText w:val="•"/>
      <w:lvlJc w:val="left"/>
      <w:pPr>
        <w:ind w:left="8588" w:hanging="361"/>
      </w:pPr>
      <w:rPr>
        <w:rFonts w:hint="default"/>
        <w:lang w:val="es-ES" w:eastAsia="en-US" w:bidi="ar-SA"/>
      </w:rPr>
    </w:lvl>
  </w:abstractNum>
  <w:abstractNum w:abstractNumId="4">
    <w:nsid w:val="3D023024"/>
    <w:multiLevelType w:val="multilevel"/>
    <w:tmpl w:val="278A5B6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5">
    <w:nsid w:val="5C56207F"/>
    <w:multiLevelType w:val="hybridMultilevel"/>
    <w:tmpl w:val="B9CC608E"/>
    <w:lvl w:ilvl="0" w:tplc="BDB8CDB2">
      <w:start w:val="1"/>
      <w:numFmt w:val="decimal"/>
      <w:lvlText w:val="%1."/>
      <w:lvlJc w:val="left"/>
      <w:pPr>
        <w:ind w:left="298" w:hanging="238"/>
      </w:pPr>
      <w:rPr>
        <w:rFonts w:hint="default"/>
        <w:w w:val="85"/>
        <w:lang w:val="es-ES" w:eastAsia="en-US" w:bidi="ar-SA"/>
      </w:rPr>
    </w:lvl>
    <w:lvl w:ilvl="1" w:tplc="E132F938">
      <w:numFmt w:val="bullet"/>
      <w:lvlText w:val="●"/>
      <w:lvlJc w:val="left"/>
      <w:pPr>
        <w:ind w:left="1018" w:hanging="360"/>
      </w:pPr>
      <w:rPr>
        <w:rFonts w:hint="default"/>
        <w:w w:val="100"/>
        <w:lang w:val="es-ES" w:eastAsia="en-US" w:bidi="ar-SA"/>
      </w:rPr>
    </w:lvl>
    <w:lvl w:ilvl="2" w:tplc="68168B30">
      <w:numFmt w:val="bullet"/>
      <w:lvlText w:val="•"/>
      <w:lvlJc w:val="left"/>
      <w:pPr>
        <w:ind w:left="2071" w:hanging="360"/>
      </w:pPr>
      <w:rPr>
        <w:rFonts w:hint="default"/>
        <w:lang w:val="es-ES" w:eastAsia="en-US" w:bidi="ar-SA"/>
      </w:rPr>
    </w:lvl>
    <w:lvl w:ilvl="3" w:tplc="5A109C3E">
      <w:numFmt w:val="bullet"/>
      <w:lvlText w:val="•"/>
      <w:lvlJc w:val="left"/>
      <w:pPr>
        <w:ind w:left="3122" w:hanging="360"/>
      </w:pPr>
      <w:rPr>
        <w:rFonts w:hint="default"/>
        <w:lang w:val="es-ES" w:eastAsia="en-US" w:bidi="ar-SA"/>
      </w:rPr>
    </w:lvl>
    <w:lvl w:ilvl="4" w:tplc="87601676">
      <w:numFmt w:val="bullet"/>
      <w:lvlText w:val="•"/>
      <w:lvlJc w:val="left"/>
      <w:pPr>
        <w:ind w:left="4173" w:hanging="360"/>
      </w:pPr>
      <w:rPr>
        <w:rFonts w:hint="default"/>
        <w:lang w:val="es-ES" w:eastAsia="en-US" w:bidi="ar-SA"/>
      </w:rPr>
    </w:lvl>
    <w:lvl w:ilvl="5" w:tplc="F634F42E">
      <w:numFmt w:val="bullet"/>
      <w:lvlText w:val="•"/>
      <w:lvlJc w:val="left"/>
      <w:pPr>
        <w:ind w:left="5224" w:hanging="360"/>
      </w:pPr>
      <w:rPr>
        <w:rFonts w:hint="default"/>
        <w:lang w:val="es-ES" w:eastAsia="en-US" w:bidi="ar-SA"/>
      </w:rPr>
    </w:lvl>
    <w:lvl w:ilvl="6" w:tplc="0A189C04">
      <w:numFmt w:val="bullet"/>
      <w:lvlText w:val="•"/>
      <w:lvlJc w:val="left"/>
      <w:pPr>
        <w:ind w:left="6275" w:hanging="360"/>
      </w:pPr>
      <w:rPr>
        <w:rFonts w:hint="default"/>
        <w:lang w:val="es-ES" w:eastAsia="en-US" w:bidi="ar-SA"/>
      </w:rPr>
    </w:lvl>
    <w:lvl w:ilvl="7" w:tplc="B14A16B8">
      <w:numFmt w:val="bullet"/>
      <w:lvlText w:val="•"/>
      <w:lvlJc w:val="left"/>
      <w:pPr>
        <w:ind w:left="7326" w:hanging="360"/>
      </w:pPr>
      <w:rPr>
        <w:rFonts w:hint="default"/>
        <w:lang w:val="es-ES" w:eastAsia="en-US" w:bidi="ar-SA"/>
      </w:rPr>
    </w:lvl>
    <w:lvl w:ilvl="8" w:tplc="DCE49046">
      <w:numFmt w:val="bullet"/>
      <w:lvlText w:val="•"/>
      <w:lvlJc w:val="left"/>
      <w:pPr>
        <w:ind w:left="8377" w:hanging="360"/>
      </w:pPr>
      <w:rPr>
        <w:rFonts w:hint="default"/>
        <w:lang w:val="es-ES" w:eastAsia="en-US" w:bidi="ar-SA"/>
      </w:rPr>
    </w:lvl>
  </w:abstractNum>
  <w:abstractNum w:abstractNumId="6">
    <w:nsid w:val="67C5361B"/>
    <w:multiLevelType w:val="hybridMultilevel"/>
    <w:tmpl w:val="AF40BFAA"/>
    <w:lvl w:ilvl="0" w:tplc="626E76A2">
      <w:numFmt w:val="bullet"/>
      <w:lvlText w:val="●"/>
      <w:lvlJc w:val="left"/>
      <w:pPr>
        <w:ind w:left="1018" w:hanging="360"/>
      </w:pPr>
      <w:rPr>
        <w:rFonts w:ascii="Arial" w:eastAsia="Arial" w:hAnsi="Arial" w:cs="Arial" w:hint="default"/>
        <w:w w:val="99"/>
        <w:sz w:val="22"/>
        <w:szCs w:val="22"/>
        <w:lang w:val="es-ES" w:eastAsia="en-US" w:bidi="ar-SA"/>
      </w:rPr>
    </w:lvl>
    <w:lvl w:ilvl="1" w:tplc="C5CEE9E0">
      <w:numFmt w:val="bullet"/>
      <w:lvlText w:val="•"/>
      <w:lvlJc w:val="left"/>
      <w:pPr>
        <w:ind w:left="1966" w:hanging="360"/>
      </w:pPr>
      <w:rPr>
        <w:rFonts w:hint="default"/>
        <w:lang w:val="es-ES" w:eastAsia="en-US" w:bidi="ar-SA"/>
      </w:rPr>
    </w:lvl>
    <w:lvl w:ilvl="2" w:tplc="D79C173C">
      <w:numFmt w:val="bullet"/>
      <w:lvlText w:val="•"/>
      <w:lvlJc w:val="left"/>
      <w:pPr>
        <w:ind w:left="2912" w:hanging="360"/>
      </w:pPr>
      <w:rPr>
        <w:rFonts w:hint="default"/>
        <w:lang w:val="es-ES" w:eastAsia="en-US" w:bidi="ar-SA"/>
      </w:rPr>
    </w:lvl>
    <w:lvl w:ilvl="3" w:tplc="A29CA40E">
      <w:numFmt w:val="bullet"/>
      <w:lvlText w:val="•"/>
      <w:lvlJc w:val="left"/>
      <w:pPr>
        <w:ind w:left="3858" w:hanging="360"/>
      </w:pPr>
      <w:rPr>
        <w:rFonts w:hint="default"/>
        <w:lang w:val="es-ES" w:eastAsia="en-US" w:bidi="ar-SA"/>
      </w:rPr>
    </w:lvl>
    <w:lvl w:ilvl="4" w:tplc="44D89D8C">
      <w:numFmt w:val="bullet"/>
      <w:lvlText w:val="•"/>
      <w:lvlJc w:val="left"/>
      <w:pPr>
        <w:ind w:left="4804" w:hanging="360"/>
      </w:pPr>
      <w:rPr>
        <w:rFonts w:hint="default"/>
        <w:lang w:val="es-ES" w:eastAsia="en-US" w:bidi="ar-SA"/>
      </w:rPr>
    </w:lvl>
    <w:lvl w:ilvl="5" w:tplc="876CC44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6" w:tplc="59266A08">
      <w:numFmt w:val="bullet"/>
      <w:lvlText w:val="•"/>
      <w:lvlJc w:val="left"/>
      <w:pPr>
        <w:ind w:left="6696" w:hanging="360"/>
      </w:pPr>
      <w:rPr>
        <w:rFonts w:hint="default"/>
        <w:lang w:val="es-ES" w:eastAsia="en-US" w:bidi="ar-SA"/>
      </w:rPr>
    </w:lvl>
    <w:lvl w:ilvl="7" w:tplc="46E64784">
      <w:numFmt w:val="bullet"/>
      <w:lvlText w:val="•"/>
      <w:lvlJc w:val="left"/>
      <w:pPr>
        <w:ind w:left="7642" w:hanging="360"/>
      </w:pPr>
      <w:rPr>
        <w:rFonts w:hint="default"/>
        <w:lang w:val="es-ES" w:eastAsia="en-US" w:bidi="ar-SA"/>
      </w:rPr>
    </w:lvl>
    <w:lvl w:ilvl="8" w:tplc="136A18BA">
      <w:numFmt w:val="bullet"/>
      <w:lvlText w:val="•"/>
      <w:lvlJc w:val="left"/>
      <w:pPr>
        <w:ind w:left="8588" w:hanging="360"/>
      </w:pPr>
      <w:rPr>
        <w:rFonts w:hint="default"/>
        <w:lang w:val="es-ES" w:eastAsia="en-US" w:bidi="ar-SA"/>
      </w:rPr>
    </w:lvl>
  </w:abstractNum>
  <w:abstractNum w:abstractNumId="7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33399"/>
    <w:rsid w:val="000F2166"/>
    <w:rsid w:val="00117BFB"/>
    <w:rsid w:val="00174851"/>
    <w:rsid w:val="001B43F5"/>
    <w:rsid w:val="001C508E"/>
    <w:rsid w:val="001F1925"/>
    <w:rsid w:val="002D12AD"/>
    <w:rsid w:val="002E0F5A"/>
    <w:rsid w:val="003232D5"/>
    <w:rsid w:val="003B2FA3"/>
    <w:rsid w:val="00400D09"/>
    <w:rsid w:val="004960E0"/>
    <w:rsid w:val="00502891"/>
    <w:rsid w:val="005242C6"/>
    <w:rsid w:val="006657E4"/>
    <w:rsid w:val="006866E9"/>
    <w:rsid w:val="00763DBE"/>
    <w:rsid w:val="00886060"/>
    <w:rsid w:val="008B73C4"/>
    <w:rsid w:val="009015A5"/>
    <w:rsid w:val="0098499E"/>
    <w:rsid w:val="009D3278"/>
    <w:rsid w:val="00A63563"/>
    <w:rsid w:val="00A92164"/>
    <w:rsid w:val="00B457AB"/>
    <w:rsid w:val="00B53D0D"/>
    <w:rsid w:val="00BB464D"/>
    <w:rsid w:val="00C27667"/>
    <w:rsid w:val="00D277E1"/>
    <w:rsid w:val="00D819AB"/>
    <w:rsid w:val="00E85AFD"/>
    <w:rsid w:val="00F94AE3"/>
    <w:rsid w:val="00FB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de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Ind w:w="0" w:type="dxa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Ind w:w="0" w:type="dxa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customStyle="1" w:styleId="TableParagraph">
    <w:name w:val="Table Paragraph"/>
    <w:basedOn w:val="Normal"/>
    <w:uiPriority w:val="1"/>
    <w:qFormat/>
    <w:rsid w:val="001F192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customStyle="1" w:styleId="Normal1">
    <w:name w:val="Normal1"/>
    <w:rsid w:val="001F1925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cs="Calibri"/>
      <w:color w:val="000000"/>
      <w:sz w:val="22"/>
      <w:szCs w:val="22"/>
      <w:lang w:val="es-ES" w:eastAsia="es-CO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1F192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F1925"/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B73C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dian.gov.co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brary.com.bdigital.sena.edu.co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brary.com.bdigital.sena.edu.c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liblioteca.sena.edu.co/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ctualicese.com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AD8BB6-1D73-4022-B218-48CD7C47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34</TotalTime>
  <Pages>11</Pages>
  <Words>2786</Words>
  <Characters>15327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18077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familia</cp:lastModifiedBy>
  <cp:revision>3</cp:revision>
  <cp:lastPrinted>2016-06-08T15:42:00Z</cp:lastPrinted>
  <dcterms:created xsi:type="dcterms:W3CDTF">2023-08-04T14:41:00Z</dcterms:created>
  <dcterms:modified xsi:type="dcterms:W3CDTF">2023-11-27T15:20:00Z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